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7D93" w:rsidRDefault="00AA7D93" w:rsidP="00C32F44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C32F44" w:rsidRDefault="00FF51FE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  <w:r w:rsidRPr="00FF51FE">
        <w:rPr>
          <w:rFonts w:ascii="Times New Roman" w:hAnsi="Times New Roman"/>
          <w:b/>
          <w:bCs/>
          <w:i/>
          <w:iCs/>
          <w:color w:val="0C900F"/>
          <w:sz w:val="28"/>
          <w:szCs w:val="28"/>
        </w:rPr>
        <w:t>КГУ "Физико-математический лицей отдела образования города Костаная" Управления образования акимата Костанайской области</w:t>
      </w:r>
    </w:p>
    <w:p w:rsidR="00C32F44" w:rsidRDefault="00C32F44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C32F44" w:rsidRDefault="007C17CD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  <w:r>
        <w:rPr>
          <w:rFonts w:ascii="Times New Roman" w:hAnsi="Times New Roman"/>
          <w:b/>
          <w:bCs/>
          <w:i/>
          <w:iCs/>
          <w:noProof/>
          <w:color w:val="FF0000"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1" type="#_x0000_t75" style="position:absolute;left:0;text-align:left;margin-left:193.5pt;margin-top:73.5pt;width:128.25pt;height:130.5pt;z-index:-18;mso-position-horizontal-relative:margin;mso-position-vertical-relative:margin" wrapcoords="-35 0 -35 21565 21600 21565 21600 0 -35 0">
            <v:imagedata r:id="rId9" o:title=""/>
            <w10:wrap type="square" anchorx="margin" anchory="margin"/>
          </v:shape>
        </w:pict>
      </w:r>
    </w:p>
    <w:p w:rsidR="00C32F44" w:rsidRDefault="00C32F44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C32F44" w:rsidRDefault="00C32F44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C32F44" w:rsidRDefault="00C32F44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C32F44" w:rsidRDefault="00C32F44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C32F44" w:rsidRDefault="00C32F44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C32F44" w:rsidRDefault="00C32F44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C32F44" w:rsidRDefault="00C32F44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C32F44" w:rsidRDefault="00C32F44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C32F44" w:rsidRDefault="00C32F44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C32F44" w:rsidRDefault="00C32F44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C32F44" w:rsidRDefault="00C32F44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C32F44" w:rsidRDefault="00C32F44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C32F44" w:rsidRPr="00AA51B4" w:rsidRDefault="00C32F44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0C900F"/>
          <w:sz w:val="28"/>
          <w:szCs w:val="28"/>
        </w:rPr>
      </w:pPr>
      <w:r w:rsidRPr="00AA51B4">
        <w:rPr>
          <w:rFonts w:ascii="Times New Roman" w:hAnsi="Times New Roman"/>
          <w:b/>
          <w:bCs/>
          <w:i/>
          <w:iCs/>
          <w:color w:val="0C900F"/>
          <w:sz w:val="28"/>
          <w:szCs w:val="28"/>
        </w:rPr>
        <w:t>ПРОЕКТ</w:t>
      </w:r>
    </w:p>
    <w:p w:rsidR="00C32F44" w:rsidRPr="00AA51B4" w:rsidRDefault="00C32F44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0C900F"/>
          <w:sz w:val="28"/>
          <w:szCs w:val="28"/>
        </w:rPr>
      </w:pPr>
      <w:r w:rsidRPr="00AA51B4">
        <w:rPr>
          <w:rFonts w:ascii="Times New Roman" w:hAnsi="Times New Roman"/>
          <w:b/>
          <w:bCs/>
          <w:i/>
          <w:iCs/>
          <w:color w:val="0C900F"/>
          <w:sz w:val="28"/>
          <w:szCs w:val="28"/>
        </w:rPr>
        <w:t>«Будьте добрыми и человечными»</w:t>
      </w:r>
    </w:p>
    <w:p w:rsidR="00C32F44" w:rsidRDefault="00C32F44" w:rsidP="00C32F44">
      <w:pPr>
        <w:spacing w:after="0" w:line="240" w:lineRule="auto"/>
        <w:jc w:val="right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C32F44" w:rsidRDefault="00C32F44" w:rsidP="00C32F44">
      <w:pPr>
        <w:spacing w:after="0" w:line="240" w:lineRule="auto"/>
        <w:jc w:val="right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C32F44" w:rsidRDefault="007C17CD" w:rsidP="003F5C39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  <w:r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  <w:pict>
          <v:shape id="_x0000_i1025" type="#_x0000_t75" style="width:235.5pt;height:231pt">
            <v:imagedata r:id="rId10" o:title="добро"/>
          </v:shape>
        </w:pict>
      </w:r>
    </w:p>
    <w:p w:rsidR="00C32F44" w:rsidRDefault="00C32F44" w:rsidP="00C32F44">
      <w:pPr>
        <w:spacing w:after="0" w:line="240" w:lineRule="auto"/>
        <w:jc w:val="right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C32F44" w:rsidRDefault="00C32F44" w:rsidP="00C32F44">
      <w:pPr>
        <w:spacing w:after="0" w:line="240" w:lineRule="auto"/>
        <w:jc w:val="right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AA7D93" w:rsidRPr="00AA51B4" w:rsidRDefault="00C32F44" w:rsidP="00C32F44">
      <w:pPr>
        <w:spacing w:after="0" w:line="240" w:lineRule="auto"/>
        <w:jc w:val="right"/>
        <w:rPr>
          <w:rFonts w:ascii="Times New Roman" w:hAnsi="Times New Roman"/>
          <w:b/>
          <w:bCs/>
          <w:i/>
          <w:iCs/>
          <w:color w:val="0C900F"/>
          <w:sz w:val="28"/>
          <w:szCs w:val="28"/>
        </w:rPr>
      </w:pPr>
      <w:r w:rsidRPr="00AA51B4">
        <w:rPr>
          <w:rFonts w:ascii="Times New Roman" w:hAnsi="Times New Roman"/>
          <w:b/>
          <w:bCs/>
          <w:i/>
          <w:iCs/>
          <w:color w:val="0C900F"/>
          <w:sz w:val="28"/>
          <w:szCs w:val="28"/>
        </w:rPr>
        <w:t xml:space="preserve">Автор: классный руководитель 3 «В» класса </w:t>
      </w:r>
    </w:p>
    <w:p w:rsidR="00C32F44" w:rsidRPr="00AA51B4" w:rsidRDefault="00AA7D93" w:rsidP="00C32F44">
      <w:pPr>
        <w:spacing w:after="0" w:line="240" w:lineRule="auto"/>
        <w:jc w:val="right"/>
        <w:rPr>
          <w:rFonts w:ascii="Times New Roman" w:hAnsi="Times New Roman"/>
          <w:b/>
          <w:bCs/>
          <w:i/>
          <w:iCs/>
          <w:color w:val="0C900F"/>
          <w:sz w:val="28"/>
          <w:szCs w:val="28"/>
        </w:rPr>
      </w:pPr>
      <w:r w:rsidRPr="00AA51B4">
        <w:rPr>
          <w:rFonts w:ascii="Times New Roman" w:hAnsi="Times New Roman"/>
          <w:b/>
          <w:bCs/>
          <w:i/>
          <w:iCs/>
          <w:color w:val="0C900F"/>
          <w:sz w:val="28"/>
          <w:szCs w:val="28"/>
        </w:rPr>
        <w:t>Орехова  Виктория Сергеевна</w:t>
      </w:r>
    </w:p>
    <w:p w:rsidR="00C32F44" w:rsidRPr="00AA51B4" w:rsidRDefault="00C32F44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0C900F"/>
          <w:sz w:val="28"/>
          <w:szCs w:val="28"/>
        </w:rPr>
      </w:pPr>
    </w:p>
    <w:p w:rsidR="00C32F44" w:rsidRDefault="00C32F44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C32F44" w:rsidRDefault="00C32F44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C32F44" w:rsidRDefault="00C32F44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AA7D93" w:rsidRDefault="00AA7D93" w:rsidP="00AA7D93">
      <w:pPr>
        <w:spacing w:after="0" w:line="240" w:lineRule="auto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AA7D93" w:rsidRPr="00AA51B4" w:rsidRDefault="00AA7D93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0C900F"/>
          <w:sz w:val="28"/>
          <w:szCs w:val="28"/>
        </w:rPr>
      </w:pPr>
    </w:p>
    <w:p w:rsidR="00C32F44" w:rsidRPr="00AA51B4" w:rsidRDefault="00C32F44" w:rsidP="00C32F44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0C900F"/>
          <w:sz w:val="28"/>
          <w:szCs w:val="28"/>
        </w:rPr>
      </w:pPr>
      <w:r w:rsidRPr="00AA51B4">
        <w:rPr>
          <w:rFonts w:ascii="Times New Roman" w:hAnsi="Times New Roman"/>
          <w:b/>
          <w:bCs/>
          <w:i/>
          <w:iCs/>
          <w:color w:val="0C900F"/>
          <w:sz w:val="28"/>
          <w:szCs w:val="28"/>
        </w:rPr>
        <w:t>Костанай, 20</w:t>
      </w:r>
      <w:r w:rsidR="00FF51FE">
        <w:rPr>
          <w:rFonts w:ascii="Times New Roman" w:hAnsi="Times New Roman"/>
          <w:b/>
          <w:bCs/>
          <w:i/>
          <w:iCs/>
          <w:color w:val="0C900F"/>
          <w:sz w:val="28"/>
          <w:szCs w:val="28"/>
        </w:rPr>
        <w:t>23</w:t>
      </w:r>
    </w:p>
    <w:p w:rsidR="00C32F44" w:rsidRDefault="00C32F44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C32F44" w:rsidRDefault="00C32F44" w:rsidP="00A940E0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</w:p>
    <w:p w:rsidR="00BA33FC" w:rsidRPr="00AA7D93" w:rsidRDefault="00BA33FC" w:rsidP="00AA7D93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</w:pPr>
      <w:r w:rsidRPr="006F6396"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  <w:t>Проект «</w:t>
      </w:r>
      <w:r w:rsidRPr="006F6396">
        <w:rPr>
          <w:rFonts w:ascii="Times New Roman" w:hAnsi="Times New Roman"/>
          <w:b/>
          <w:i/>
          <w:color w:val="FF0000"/>
          <w:sz w:val="28"/>
          <w:szCs w:val="28"/>
        </w:rPr>
        <w:t>Будьте добрыми и человечными</w:t>
      </w:r>
      <w:r w:rsidRPr="006F6396"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  <w:t>»</w:t>
      </w:r>
    </w:p>
    <w:p w:rsidR="00AA7D93" w:rsidRDefault="00AA7D93" w:rsidP="00C21090">
      <w:pPr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BA33FC" w:rsidRPr="006F6396" w:rsidRDefault="00BA33FC" w:rsidP="00C21090">
      <w:pPr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6F6396">
        <w:rPr>
          <w:rFonts w:ascii="Times New Roman" w:hAnsi="Times New Roman"/>
          <w:b/>
          <w:bCs/>
          <w:i/>
          <w:iCs/>
          <w:sz w:val="28"/>
          <w:szCs w:val="28"/>
        </w:rPr>
        <w:t>Автор проекта</w:t>
      </w:r>
      <w:r w:rsidRPr="006F6396">
        <w:rPr>
          <w:rFonts w:ascii="Times New Roman" w:hAnsi="Times New Roman"/>
          <w:bCs/>
          <w:i/>
          <w:iCs/>
          <w:sz w:val="28"/>
          <w:szCs w:val="28"/>
        </w:rPr>
        <w:t xml:space="preserve">: </w:t>
      </w:r>
      <w:r w:rsidRPr="006F6396">
        <w:rPr>
          <w:rFonts w:ascii="Times New Roman" w:hAnsi="Times New Roman"/>
          <w:b/>
          <w:bCs/>
          <w:i/>
          <w:iCs/>
          <w:sz w:val="28"/>
          <w:szCs w:val="28"/>
        </w:rPr>
        <w:t>Орехова В.С.</w:t>
      </w:r>
    </w:p>
    <w:p w:rsidR="00BA33FC" w:rsidRPr="006F6396" w:rsidRDefault="00BA33FC" w:rsidP="00C21090">
      <w:pPr>
        <w:rPr>
          <w:rFonts w:ascii="Times New Roman" w:hAnsi="Times New Roman"/>
          <w:b/>
          <w:i/>
          <w:sz w:val="28"/>
          <w:szCs w:val="28"/>
        </w:rPr>
      </w:pPr>
      <w:r w:rsidRPr="006F6396">
        <w:rPr>
          <w:rFonts w:ascii="Times New Roman" w:hAnsi="Times New Roman"/>
          <w:b/>
          <w:bCs/>
          <w:i/>
          <w:sz w:val="28"/>
          <w:szCs w:val="28"/>
        </w:rPr>
        <w:t>Участники проекта</w:t>
      </w:r>
      <w:r w:rsidRPr="006F6396">
        <w:rPr>
          <w:rFonts w:ascii="Times New Roman" w:hAnsi="Times New Roman"/>
          <w:b/>
          <w:bCs/>
          <w:sz w:val="28"/>
          <w:szCs w:val="28"/>
        </w:rPr>
        <w:t>:</w:t>
      </w:r>
      <w:r w:rsidRPr="006F6396">
        <w:rPr>
          <w:rFonts w:ascii="Times New Roman" w:hAnsi="Times New Roman"/>
          <w:bCs/>
          <w:sz w:val="28"/>
          <w:szCs w:val="28"/>
        </w:rPr>
        <w:t xml:space="preserve"> </w:t>
      </w:r>
      <w:r w:rsidRPr="006F6396">
        <w:rPr>
          <w:rFonts w:ascii="Times New Roman" w:hAnsi="Times New Roman"/>
          <w:b/>
          <w:bCs/>
          <w:i/>
          <w:sz w:val="28"/>
          <w:szCs w:val="28"/>
        </w:rPr>
        <w:t>учащиеся 3 класса.</w:t>
      </w:r>
    </w:p>
    <w:p w:rsidR="00BA33FC" w:rsidRPr="006F6396" w:rsidRDefault="00BA33FC" w:rsidP="00C21090">
      <w:pPr>
        <w:rPr>
          <w:rFonts w:ascii="Times New Roman" w:hAnsi="Times New Roman"/>
          <w:b/>
          <w:bCs/>
          <w:i/>
          <w:sz w:val="28"/>
          <w:szCs w:val="28"/>
        </w:rPr>
      </w:pPr>
      <w:r w:rsidRPr="006F6396">
        <w:rPr>
          <w:rFonts w:ascii="Times New Roman" w:hAnsi="Times New Roman"/>
          <w:b/>
          <w:bCs/>
          <w:i/>
          <w:sz w:val="28"/>
          <w:szCs w:val="28"/>
        </w:rPr>
        <w:t>Срок выполнения</w:t>
      </w:r>
      <w:r w:rsidRPr="006F6396">
        <w:rPr>
          <w:rFonts w:ascii="Times New Roman" w:hAnsi="Times New Roman"/>
          <w:bCs/>
          <w:i/>
          <w:sz w:val="28"/>
          <w:szCs w:val="28"/>
        </w:rPr>
        <w:t>:</w:t>
      </w:r>
      <w:r w:rsidRPr="006F6396">
        <w:rPr>
          <w:rFonts w:ascii="Times New Roman" w:hAnsi="Times New Roman"/>
          <w:b/>
          <w:bCs/>
          <w:i/>
          <w:sz w:val="28"/>
          <w:szCs w:val="28"/>
        </w:rPr>
        <w:t>2 недели.</w:t>
      </w:r>
    </w:p>
    <w:p w:rsidR="00BA33FC" w:rsidRPr="006F6396" w:rsidRDefault="00BA33FC" w:rsidP="00C21090">
      <w:pPr>
        <w:rPr>
          <w:rFonts w:ascii="Times New Roman" w:hAnsi="Times New Roman"/>
          <w:b/>
          <w:bCs/>
          <w:i/>
          <w:sz w:val="28"/>
          <w:szCs w:val="28"/>
        </w:rPr>
      </w:pPr>
      <w:r w:rsidRPr="006F6396">
        <w:rPr>
          <w:rFonts w:ascii="Times New Roman" w:hAnsi="Times New Roman"/>
          <w:b/>
          <w:bCs/>
          <w:i/>
          <w:sz w:val="28"/>
          <w:szCs w:val="28"/>
        </w:rPr>
        <w:t>Тип проекта:</w:t>
      </w:r>
      <w:r w:rsidRPr="006F6396">
        <w:rPr>
          <w:rFonts w:ascii="Times New Roman" w:hAnsi="Times New Roman"/>
          <w:bCs/>
          <w:sz w:val="28"/>
          <w:szCs w:val="28"/>
        </w:rPr>
        <w:t xml:space="preserve"> </w:t>
      </w:r>
      <w:r w:rsidRPr="006F6396">
        <w:rPr>
          <w:rFonts w:ascii="Times New Roman" w:hAnsi="Times New Roman"/>
          <w:b/>
          <w:bCs/>
          <w:i/>
          <w:sz w:val="28"/>
          <w:szCs w:val="28"/>
        </w:rPr>
        <w:t>групповой, творческий</w:t>
      </w:r>
    </w:p>
    <w:p w:rsidR="00BA33FC" w:rsidRPr="006F6396" w:rsidRDefault="00BA33FC" w:rsidP="00C21090">
      <w:pPr>
        <w:rPr>
          <w:rFonts w:ascii="Times New Roman" w:hAnsi="Times New Roman"/>
          <w:b/>
          <w:sz w:val="28"/>
          <w:szCs w:val="28"/>
        </w:rPr>
      </w:pPr>
      <w:r w:rsidRPr="006F6396">
        <w:rPr>
          <w:rFonts w:ascii="Times New Roman" w:hAnsi="Times New Roman"/>
          <w:b/>
          <w:i/>
          <w:sz w:val="28"/>
          <w:szCs w:val="28"/>
        </w:rPr>
        <w:t>Продукт проекта:</w:t>
      </w:r>
      <w:r w:rsidRPr="006F6396">
        <w:rPr>
          <w:rFonts w:ascii="Times New Roman" w:hAnsi="Times New Roman"/>
          <w:i/>
          <w:sz w:val="28"/>
          <w:szCs w:val="28"/>
        </w:rPr>
        <w:t xml:space="preserve"> </w:t>
      </w:r>
      <w:r w:rsidRPr="006F6396">
        <w:rPr>
          <w:rFonts w:ascii="Times New Roman" w:hAnsi="Times New Roman"/>
          <w:b/>
          <w:i/>
          <w:sz w:val="28"/>
          <w:szCs w:val="28"/>
        </w:rPr>
        <w:t xml:space="preserve">путешествие </w:t>
      </w:r>
    </w:p>
    <w:p w:rsidR="00BA33FC" w:rsidRPr="006F6396" w:rsidRDefault="00BA33FC" w:rsidP="00C21090">
      <w:pPr>
        <w:spacing w:before="100" w:beforeAutospacing="1" w:after="100" w:afterAutospacing="1"/>
        <w:rPr>
          <w:rFonts w:ascii="Times New Roman" w:hAnsi="Times New Roman"/>
          <w:bCs/>
          <w:i/>
          <w:color w:val="000000"/>
          <w:sz w:val="28"/>
          <w:szCs w:val="28"/>
        </w:rPr>
      </w:pPr>
      <w:r w:rsidRPr="006F6396">
        <w:rPr>
          <w:rFonts w:ascii="Times New Roman" w:hAnsi="Times New Roman"/>
          <w:b/>
          <w:bCs/>
          <w:i/>
          <w:color w:val="000000"/>
          <w:sz w:val="28"/>
          <w:szCs w:val="28"/>
        </w:rPr>
        <w:t>Основополагающий вопрос</w:t>
      </w:r>
      <w:r w:rsidRPr="006F6396">
        <w:rPr>
          <w:rFonts w:ascii="Times New Roman" w:hAnsi="Times New Roman"/>
          <w:bCs/>
          <w:i/>
          <w:color w:val="000000"/>
          <w:sz w:val="28"/>
          <w:szCs w:val="28"/>
        </w:rPr>
        <w:t xml:space="preserve">: </w:t>
      </w:r>
      <w:r w:rsidRPr="006F6396">
        <w:rPr>
          <w:rFonts w:ascii="Times New Roman" w:hAnsi="Times New Roman"/>
          <w:b/>
          <w:bCs/>
          <w:i/>
          <w:color w:val="000000"/>
          <w:sz w:val="28"/>
          <w:szCs w:val="28"/>
        </w:rPr>
        <w:t>Что такое доброта, толерантность? Зачем нужно быть толерантным?</w:t>
      </w:r>
    </w:p>
    <w:p w:rsidR="00BA33FC" w:rsidRPr="006F6396" w:rsidRDefault="00BA33FC" w:rsidP="00C21090">
      <w:pPr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  <w:r w:rsidRPr="006F6396">
        <w:rPr>
          <w:rFonts w:ascii="Times New Roman" w:hAnsi="Times New Roman"/>
          <w:b/>
          <w:bCs/>
          <w:i/>
          <w:color w:val="000000"/>
          <w:sz w:val="28"/>
          <w:szCs w:val="28"/>
          <w:lang w:eastAsia="ru-RU"/>
        </w:rPr>
        <w:t xml:space="preserve">Краткая аннотация проекта: </w:t>
      </w:r>
      <w:r w:rsidRPr="006F6396"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 </w:t>
      </w:r>
    </w:p>
    <w:p w:rsidR="00BA33FC" w:rsidRPr="006F6396" w:rsidRDefault="00BA33FC" w:rsidP="00C21090">
      <w:pPr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6F6396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Работа по данному проекту способствует:</w:t>
      </w:r>
    </w:p>
    <w:p w:rsidR="00BA33FC" w:rsidRPr="006F6396" w:rsidRDefault="00BA33FC" w:rsidP="00C21090">
      <w:pPr>
        <w:numPr>
          <w:ilvl w:val="0"/>
          <w:numId w:val="7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Пропаганде  и содействию воспитания у учащихся толерантного, милосердного, терпимого отношения к другим людям.</w:t>
      </w:r>
    </w:p>
    <w:p w:rsidR="00BA33FC" w:rsidRPr="006F6396" w:rsidRDefault="00BA33FC" w:rsidP="00C21090">
      <w:pPr>
        <w:numPr>
          <w:ilvl w:val="0"/>
          <w:numId w:val="7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Воспитанию чувства уважения друг к другу, милосердия,  толерантности.</w:t>
      </w:r>
    </w:p>
    <w:p w:rsidR="00BA33FC" w:rsidRPr="006F6396" w:rsidRDefault="00BA33FC" w:rsidP="00C21090">
      <w:pPr>
        <w:numPr>
          <w:ilvl w:val="0"/>
          <w:numId w:val="7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Привитию правил общения друг с другом.</w:t>
      </w:r>
    </w:p>
    <w:p w:rsidR="00BA33FC" w:rsidRPr="006F6396" w:rsidRDefault="00BA33FC" w:rsidP="00C21090">
      <w:pPr>
        <w:numPr>
          <w:ilvl w:val="0"/>
          <w:numId w:val="7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Определению качества толерантного человека</w:t>
      </w:r>
    </w:p>
    <w:p w:rsidR="00BA33FC" w:rsidRPr="006F6396" w:rsidRDefault="00BA33FC" w:rsidP="00C21090">
      <w:pPr>
        <w:spacing w:before="100" w:beforeAutospacing="1" w:after="100" w:afterAutospacing="1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6F6396">
        <w:rPr>
          <w:rFonts w:ascii="Times New Roman" w:hAnsi="Times New Roman"/>
          <w:color w:val="000000"/>
          <w:sz w:val="28"/>
          <w:szCs w:val="28"/>
          <w:lang w:eastAsia="ru-RU"/>
        </w:rPr>
        <w:t>Работа по группам создаёт ситуацию успешности</w:t>
      </w:r>
    </w:p>
    <w:p w:rsidR="00BA33FC" w:rsidRPr="006F6396" w:rsidRDefault="00BA33FC" w:rsidP="006F6396">
      <w:pPr>
        <w:rPr>
          <w:rFonts w:ascii="Times New Roman" w:hAnsi="Times New Roman"/>
          <w:b/>
          <w:i/>
          <w:sz w:val="28"/>
          <w:szCs w:val="28"/>
        </w:rPr>
      </w:pPr>
      <w:r w:rsidRPr="006F6396">
        <w:rPr>
          <w:rFonts w:ascii="Times New Roman" w:hAnsi="Times New Roman"/>
          <w:i/>
          <w:sz w:val="28"/>
          <w:szCs w:val="28"/>
        </w:rPr>
        <w:t xml:space="preserve">  </w:t>
      </w:r>
      <w:r w:rsidRPr="006F6396">
        <w:rPr>
          <w:rFonts w:ascii="Times New Roman" w:hAnsi="Times New Roman"/>
          <w:b/>
          <w:i/>
          <w:sz w:val="28"/>
          <w:szCs w:val="28"/>
        </w:rPr>
        <w:t>Цель проекта:</w:t>
      </w:r>
    </w:p>
    <w:p w:rsidR="00BA33FC" w:rsidRPr="006F6396" w:rsidRDefault="00BA33FC" w:rsidP="006F6396">
      <w:pPr>
        <w:numPr>
          <w:ilvl w:val="0"/>
          <w:numId w:val="34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формировать милосердное и терпимое отношение к людям; </w:t>
      </w:r>
    </w:p>
    <w:p w:rsidR="00BA33FC" w:rsidRPr="006F6396" w:rsidRDefault="00BA33FC" w:rsidP="006F6396">
      <w:pPr>
        <w:numPr>
          <w:ilvl w:val="0"/>
          <w:numId w:val="34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воспитывать общую культуру общения; </w:t>
      </w:r>
    </w:p>
    <w:p w:rsidR="00BA33FC" w:rsidRPr="006F6396" w:rsidRDefault="00BA33FC" w:rsidP="006F6396">
      <w:pPr>
        <w:numPr>
          <w:ilvl w:val="0"/>
          <w:numId w:val="34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развивать коммуникативные умения</w:t>
      </w:r>
    </w:p>
    <w:p w:rsidR="00BA33FC" w:rsidRPr="006F6396" w:rsidRDefault="00BA33FC" w:rsidP="006F6396">
      <w:pPr>
        <w:rPr>
          <w:rFonts w:ascii="Times New Roman" w:hAnsi="Times New Roman"/>
          <w:b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 </w:t>
      </w:r>
      <w:r w:rsidRPr="006F6396">
        <w:rPr>
          <w:rFonts w:ascii="Times New Roman" w:hAnsi="Times New Roman"/>
          <w:b/>
          <w:sz w:val="28"/>
          <w:szCs w:val="28"/>
        </w:rPr>
        <w:t>Задачи:</w:t>
      </w:r>
    </w:p>
    <w:p w:rsidR="00BA33FC" w:rsidRPr="006F6396" w:rsidRDefault="00BA33FC" w:rsidP="00027351">
      <w:pPr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1. Продолжать формирование важнейших нравственных ценностей: добро, уважение, любовь. </w:t>
      </w:r>
    </w:p>
    <w:p w:rsidR="00BA33FC" w:rsidRPr="006F6396" w:rsidRDefault="00BA33FC" w:rsidP="00027351">
      <w:pPr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2. Способствовать развитию сочувствия, сопереживания.</w:t>
      </w:r>
    </w:p>
    <w:p w:rsidR="00BA33FC" w:rsidRPr="006F6396" w:rsidRDefault="00BA33FC" w:rsidP="006F6396">
      <w:pPr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3.Развивать умения анализировать собственные поступки и соотносить их с общечеловеческими ценностями.</w:t>
      </w:r>
    </w:p>
    <w:p w:rsidR="00BA33FC" w:rsidRPr="006F6396" w:rsidRDefault="00BA33FC" w:rsidP="006F6396">
      <w:pPr>
        <w:pStyle w:val="a7"/>
        <w:numPr>
          <w:ilvl w:val="0"/>
          <w:numId w:val="35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Создать и представить материал в виде презентации</w:t>
      </w:r>
    </w:p>
    <w:p w:rsidR="00BA33FC" w:rsidRPr="006F6396" w:rsidRDefault="00BA33FC" w:rsidP="006F6396">
      <w:pPr>
        <w:pStyle w:val="a7"/>
        <w:numPr>
          <w:ilvl w:val="0"/>
          <w:numId w:val="35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Формировать у учащихся 3класса личностные компетенции, поисковые, менеджерские, презентационные, коммуникативные умения и навыки.</w:t>
      </w:r>
    </w:p>
    <w:p w:rsidR="00BA33FC" w:rsidRPr="006F6396" w:rsidRDefault="00BA33FC" w:rsidP="006F6396">
      <w:pPr>
        <w:pStyle w:val="a7"/>
        <w:numPr>
          <w:ilvl w:val="0"/>
          <w:numId w:val="35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lastRenderedPageBreak/>
        <w:t>Учить соединять имеющийся жизненный опыт с новыми знаниями.</w:t>
      </w:r>
    </w:p>
    <w:p w:rsidR="00BA33FC" w:rsidRPr="006F6396" w:rsidRDefault="00BA33FC" w:rsidP="006F6396">
      <w:pPr>
        <w:pStyle w:val="a7"/>
        <w:rPr>
          <w:rFonts w:ascii="Times New Roman" w:hAnsi="Times New Roman"/>
          <w:sz w:val="28"/>
          <w:szCs w:val="28"/>
        </w:rPr>
      </w:pPr>
    </w:p>
    <w:p w:rsidR="00BA33FC" w:rsidRPr="006F6396" w:rsidRDefault="00BA33FC" w:rsidP="006F6396">
      <w:pPr>
        <w:pStyle w:val="a7"/>
        <w:rPr>
          <w:rFonts w:ascii="Times New Roman" w:hAnsi="Times New Roman"/>
          <w:sz w:val="28"/>
          <w:szCs w:val="28"/>
        </w:rPr>
      </w:pPr>
    </w:p>
    <w:p w:rsidR="00BA33FC" w:rsidRPr="006F6396" w:rsidRDefault="00BA33FC" w:rsidP="00C21090">
      <w:pPr>
        <w:pStyle w:val="a7"/>
        <w:numPr>
          <w:ilvl w:val="0"/>
          <w:numId w:val="2"/>
        </w:numPr>
        <w:rPr>
          <w:rFonts w:ascii="Times New Roman" w:hAnsi="Times New Roman"/>
          <w:b/>
          <w:i/>
          <w:sz w:val="28"/>
          <w:szCs w:val="28"/>
        </w:rPr>
      </w:pPr>
      <w:r w:rsidRPr="006F6396">
        <w:rPr>
          <w:rFonts w:ascii="Times New Roman" w:hAnsi="Times New Roman"/>
          <w:b/>
          <w:i/>
          <w:sz w:val="28"/>
          <w:szCs w:val="28"/>
        </w:rPr>
        <w:t>Краткое содержание проекта:</w:t>
      </w:r>
    </w:p>
    <w:p w:rsidR="00BA33FC" w:rsidRPr="006F6396" w:rsidRDefault="00BA33FC" w:rsidP="00C21090">
      <w:pPr>
        <w:pStyle w:val="a7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Дети обсуждают вопрос о том, что такое доброта, милосердие, терпимое отношение, культура общения,  узнают, что значит быть толерантным и для чего нужно изучать культуру общения.</w:t>
      </w:r>
    </w:p>
    <w:p w:rsidR="00BA33FC" w:rsidRPr="006F6396" w:rsidRDefault="00BA33FC" w:rsidP="00C21090">
      <w:pPr>
        <w:spacing w:before="120"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6F6396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Организация деятельности</w:t>
      </w:r>
    </w:p>
    <w:p w:rsidR="00BA33FC" w:rsidRPr="006F6396" w:rsidRDefault="00BA33FC" w:rsidP="006F6396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6F6396">
        <w:rPr>
          <w:rFonts w:ascii="Times New Roman" w:hAnsi="Times New Roman"/>
          <w:color w:val="000000"/>
          <w:sz w:val="28"/>
          <w:szCs w:val="28"/>
          <w:lang w:eastAsia="ru-RU"/>
        </w:rPr>
        <w:t>Выполнение инструкций, точное следование образцу и простейшим алгоритмам.</w:t>
      </w:r>
    </w:p>
    <w:p w:rsidR="00BA33FC" w:rsidRPr="006F6396" w:rsidRDefault="00BA33FC" w:rsidP="006F6396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6F6396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Самостоятельное установление последовательности действий для решения </w:t>
      </w:r>
    </w:p>
    <w:p w:rsidR="00BA33FC" w:rsidRPr="006F6396" w:rsidRDefault="00BA33FC" w:rsidP="006F6396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6F6396">
        <w:rPr>
          <w:rFonts w:ascii="Times New Roman" w:hAnsi="Times New Roman"/>
          <w:color w:val="000000"/>
          <w:sz w:val="28"/>
          <w:szCs w:val="28"/>
          <w:lang w:eastAsia="ru-RU"/>
        </w:rPr>
        <w:t>учебной задачи (ответ на вопросы «Зачем и как это делать?», «Что и как нужно делать, чтобы достичь цели?»).</w:t>
      </w:r>
    </w:p>
    <w:p w:rsidR="00BA33FC" w:rsidRPr="006F6396" w:rsidRDefault="00BA33FC" w:rsidP="006F6396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6F6396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Определение способов контроля и оценки деятельности  (ответ на вопросы </w:t>
      </w:r>
    </w:p>
    <w:p w:rsidR="00BA33FC" w:rsidRPr="006F6396" w:rsidRDefault="00BA33FC" w:rsidP="006F6396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6F6396">
        <w:rPr>
          <w:rFonts w:ascii="Times New Roman" w:hAnsi="Times New Roman"/>
          <w:color w:val="000000"/>
          <w:sz w:val="28"/>
          <w:szCs w:val="28"/>
          <w:lang w:eastAsia="ru-RU"/>
        </w:rPr>
        <w:t>«Такой ли получен результат?», «Правильно ли это делается?»);</w:t>
      </w:r>
    </w:p>
    <w:p w:rsidR="00BA33FC" w:rsidRPr="006F6396" w:rsidRDefault="00BA33FC" w:rsidP="006F6396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6F6396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определение причин возникающих трудностей, путей их устранения;</w:t>
      </w:r>
    </w:p>
    <w:p w:rsidR="00BA33FC" w:rsidRPr="006F6396" w:rsidRDefault="00BA33FC" w:rsidP="006F6396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6F6396">
        <w:rPr>
          <w:rFonts w:ascii="Times New Roman" w:hAnsi="Times New Roman"/>
          <w:color w:val="000000"/>
          <w:sz w:val="28"/>
          <w:szCs w:val="28"/>
          <w:lang w:eastAsia="ru-RU"/>
        </w:rPr>
        <w:t>предвидение трудностей (ответ на вопрос «Какие трудности могут возникнуть</w:t>
      </w:r>
    </w:p>
    <w:p w:rsidR="00BA33FC" w:rsidRPr="006F6396" w:rsidRDefault="00BA33FC" w:rsidP="006F6396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6F6396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 почему?»), нахождение ошибок в работе и их исправление.Учебное сотрудничество: умение договариваться, распределять работу, оценивать свой вклад  и общий результат деятельности.</w:t>
      </w:r>
    </w:p>
    <w:p w:rsidR="00BA33FC" w:rsidRPr="006F6396" w:rsidRDefault="00BA33FC" w:rsidP="00C21090">
      <w:pPr>
        <w:rPr>
          <w:rFonts w:ascii="Times New Roman" w:hAnsi="Times New Roman"/>
          <w:b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t>Ожидаемый результат</w:t>
      </w:r>
    </w:p>
    <w:p w:rsidR="00BA33FC" w:rsidRPr="006F6396" w:rsidRDefault="00BA33FC" w:rsidP="00C21090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1. Члены каждой группы должны выполнить задание на альбомном листе</w:t>
      </w:r>
    </w:p>
    <w:p w:rsidR="00BA33FC" w:rsidRPr="006F6396" w:rsidRDefault="00BA33FC" w:rsidP="00C21090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2. отобрать на страничку наиболее интересный материал</w:t>
      </w:r>
    </w:p>
    <w:p w:rsidR="00BA33FC" w:rsidRPr="006F6396" w:rsidRDefault="00BA33FC" w:rsidP="00C21090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3. Аккуратно оформить</w:t>
      </w:r>
    </w:p>
    <w:p w:rsidR="00BA33FC" w:rsidRPr="006F6396" w:rsidRDefault="00BA33FC" w:rsidP="00C21090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4. Интересно презентовать</w:t>
      </w:r>
    </w:p>
    <w:p w:rsidR="00BA33FC" w:rsidRPr="006F6396" w:rsidRDefault="00BA33FC" w:rsidP="00C21090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5. Оценить работу каждой группы</w:t>
      </w:r>
    </w:p>
    <w:p w:rsidR="00BA33FC" w:rsidRPr="006F6396" w:rsidRDefault="00BA33FC" w:rsidP="00C21090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6. Скрепить все странички и подарить в школьную библиотеку.</w:t>
      </w:r>
    </w:p>
    <w:p w:rsidR="00BA33FC" w:rsidRPr="006F6396" w:rsidRDefault="00BA33FC" w:rsidP="00C21090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7. Составить калейдоскоп произведений.</w:t>
      </w:r>
    </w:p>
    <w:p w:rsidR="00BA33FC" w:rsidRPr="006F6396" w:rsidRDefault="00BA33FC" w:rsidP="00B115C3">
      <w:pPr>
        <w:rPr>
          <w:rFonts w:ascii="Times New Roman" w:hAnsi="Times New Roman"/>
          <w:b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t>Наши действия</w:t>
      </w:r>
    </w:p>
    <w:p w:rsidR="00BA33FC" w:rsidRPr="006F6396" w:rsidRDefault="00BA33FC" w:rsidP="00B115C3">
      <w:pPr>
        <w:rPr>
          <w:rFonts w:ascii="Times New Roman" w:hAnsi="Times New Roman"/>
          <w:b/>
          <w:color w:val="FF0000"/>
          <w:sz w:val="28"/>
          <w:szCs w:val="28"/>
        </w:rPr>
      </w:pPr>
      <w:r w:rsidRPr="006F6396">
        <w:rPr>
          <w:rFonts w:ascii="Times New Roman" w:hAnsi="Times New Roman"/>
          <w:b/>
          <w:color w:val="FF0000"/>
          <w:sz w:val="28"/>
          <w:szCs w:val="28"/>
        </w:rPr>
        <w:t>ОРГАНИЗАЦИОННЫЙ ЭТАП</w:t>
      </w:r>
    </w:p>
    <w:p w:rsidR="00BA33FC" w:rsidRPr="006F6396" w:rsidRDefault="00BA33FC" w:rsidP="00B115C3">
      <w:pPr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Выработка плана действия по реализации проекта.</w:t>
      </w:r>
    </w:p>
    <w:p w:rsidR="00BA33FC" w:rsidRPr="006F6396" w:rsidRDefault="00BA33FC" w:rsidP="00B115C3">
      <w:pPr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Определение проблемных групп.</w:t>
      </w:r>
    </w:p>
    <w:p w:rsidR="00BA33FC" w:rsidRPr="006F6396" w:rsidRDefault="00BA33FC" w:rsidP="00B115C3">
      <w:pPr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Учащиеся делятся на группы.</w:t>
      </w:r>
    </w:p>
    <w:p w:rsidR="00BA33FC" w:rsidRPr="006F6396" w:rsidRDefault="00BA33FC" w:rsidP="00B115C3">
      <w:pPr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Знакомство с инструкциями педагога. </w:t>
      </w:r>
    </w:p>
    <w:p w:rsidR="00BA33FC" w:rsidRPr="006F6396" w:rsidRDefault="00BA33FC" w:rsidP="00B115C3">
      <w:pPr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lastRenderedPageBreak/>
        <w:t>Знакомство с требованиями к презентации.</w:t>
      </w:r>
    </w:p>
    <w:p w:rsidR="00BA33FC" w:rsidRPr="006F6396" w:rsidRDefault="00BA33FC" w:rsidP="00C21090">
      <w:pPr>
        <w:rPr>
          <w:rFonts w:ascii="Times New Roman" w:hAnsi="Times New Roman"/>
          <w:b/>
          <w:color w:val="FF0000"/>
          <w:sz w:val="28"/>
          <w:szCs w:val="28"/>
        </w:rPr>
      </w:pPr>
      <w:r w:rsidRPr="006F6396">
        <w:rPr>
          <w:rFonts w:ascii="Times New Roman" w:hAnsi="Times New Roman"/>
          <w:b/>
          <w:color w:val="FF0000"/>
          <w:sz w:val="28"/>
          <w:szCs w:val="28"/>
        </w:rPr>
        <w:t>КОНСТРУКЦИОННЫЙ ЭТАП</w:t>
      </w:r>
    </w:p>
    <w:p w:rsidR="00BA33FC" w:rsidRPr="006F6396" w:rsidRDefault="00BA33FC" w:rsidP="00B115C3">
      <w:pPr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Поиск материалов по каждому направлению группы. </w:t>
      </w:r>
    </w:p>
    <w:p w:rsidR="00BA33FC" w:rsidRPr="006F6396" w:rsidRDefault="00BA33FC" w:rsidP="00B115C3">
      <w:pPr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Сбор и уточнение информации, решение промежуточных задач. </w:t>
      </w:r>
    </w:p>
    <w:p w:rsidR="00BA33FC" w:rsidRPr="006F6396" w:rsidRDefault="00BA33FC" w:rsidP="00B115C3">
      <w:pPr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Обсуждение альтернатив методом "мозгового штурма". </w:t>
      </w:r>
    </w:p>
    <w:p w:rsidR="00BA33FC" w:rsidRPr="006F6396" w:rsidRDefault="00BA33FC" w:rsidP="00C21090">
      <w:pPr>
        <w:rPr>
          <w:rFonts w:ascii="Times New Roman" w:hAnsi="Times New Roman"/>
          <w:b/>
          <w:color w:val="FF0000"/>
          <w:sz w:val="28"/>
          <w:szCs w:val="28"/>
        </w:rPr>
      </w:pPr>
      <w:r w:rsidRPr="006F6396">
        <w:rPr>
          <w:rFonts w:ascii="Times New Roman" w:hAnsi="Times New Roman"/>
          <w:b/>
          <w:color w:val="FF0000"/>
          <w:sz w:val="28"/>
          <w:szCs w:val="28"/>
        </w:rPr>
        <w:t>ТЕХНОЛОГИЧЕСКИЙ ЭТАП</w:t>
      </w:r>
    </w:p>
    <w:p w:rsidR="00BA33FC" w:rsidRPr="006F6396" w:rsidRDefault="00BA33FC" w:rsidP="00B115C3">
      <w:pPr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Учащиеся создают папки для материалов.</w:t>
      </w:r>
    </w:p>
    <w:p w:rsidR="00BA33FC" w:rsidRPr="006F6396" w:rsidRDefault="00BA33FC" w:rsidP="00B115C3">
      <w:pPr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Ссылки</w:t>
      </w:r>
    </w:p>
    <w:p w:rsidR="00BA33FC" w:rsidRPr="006F6396" w:rsidRDefault="00BA33FC" w:rsidP="00B115C3">
      <w:pPr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Иллюстрации, фото, слайды</w:t>
      </w:r>
    </w:p>
    <w:p w:rsidR="00BA33FC" w:rsidRPr="006F6396" w:rsidRDefault="00BA33FC" w:rsidP="00B115C3">
      <w:pPr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Тексты.</w:t>
      </w:r>
    </w:p>
    <w:p w:rsidR="00BA33FC" w:rsidRPr="006F6396" w:rsidRDefault="00BA33FC" w:rsidP="00B115C3">
      <w:pPr>
        <w:rPr>
          <w:rFonts w:ascii="Times New Roman" w:hAnsi="Times New Roman"/>
          <w:b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t>Направления групп</w:t>
      </w:r>
    </w:p>
    <w:p w:rsidR="00BA33FC" w:rsidRPr="006F6396" w:rsidRDefault="00BA33FC" w:rsidP="006F6396">
      <w:pPr>
        <w:numPr>
          <w:ilvl w:val="0"/>
          <w:numId w:val="5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Группа «Библиотекари»</w:t>
      </w:r>
    </w:p>
    <w:p w:rsidR="00BA33FC" w:rsidRPr="006F6396" w:rsidRDefault="00BA33FC" w:rsidP="006F6396">
      <w:pPr>
        <w:numPr>
          <w:ilvl w:val="0"/>
          <w:numId w:val="5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Группа: «Художники»</w:t>
      </w:r>
    </w:p>
    <w:p w:rsidR="00BA33FC" w:rsidRPr="006F6396" w:rsidRDefault="00BA33FC" w:rsidP="00B115C3">
      <w:pPr>
        <w:numPr>
          <w:ilvl w:val="0"/>
          <w:numId w:val="5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Группа: «</w:t>
      </w:r>
      <w:r w:rsidR="00AA7D93">
        <w:rPr>
          <w:rFonts w:ascii="Times New Roman" w:hAnsi="Times New Roman"/>
          <w:sz w:val="28"/>
          <w:szCs w:val="28"/>
        </w:rPr>
        <w:t>Литераторы</w:t>
      </w:r>
      <w:r w:rsidRPr="006F6396">
        <w:rPr>
          <w:rFonts w:ascii="Times New Roman" w:hAnsi="Times New Roman"/>
          <w:sz w:val="28"/>
          <w:szCs w:val="28"/>
        </w:rPr>
        <w:t>»</w:t>
      </w:r>
    </w:p>
    <w:p w:rsidR="00BA33FC" w:rsidRPr="006F6396" w:rsidRDefault="00BA33FC" w:rsidP="00B115C3">
      <w:pPr>
        <w:numPr>
          <w:ilvl w:val="0"/>
          <w:numId w:val="5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Группа «Поэты»</w:t>
      </w:r>
    </w:p>
    <w:p w:rsidR="00BA33FC" w:rsidRPr="006F6396" w:rsidRDefault="00BA33FC" w:rsidP="00B115C3">
      <w:pPr>
        <w:numPr>
          <w:ilvl w:val="0"/>
          <w:numId w:val="5"/>
        </w:num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Группа «Писатели»</w:t>
      </w:r>
    </w:p>
    <w:p w:rsidR="00BA33FC" w:rsidRPr="006F6396" w:rsidRDefault="00BA33FC" w:rsidP="00C62EB7">
      <w:pPr>
        <w:rPr>
          <w:rFonts w:ascii="Times New Roman" w:hAnsi="Times New Roman"/>
          <w:b/>
          <w:color w:val="0000FF"/>
          <w:sz w:val="28"/>
          <w:szCs w:val="28"/>
        </w:rPr>
      </w:pPr>
      <w:r w:rsidRPr="006F6396">
        <w:rPr>
          <w:rFonts w:ascii="Times New Roman" w:hAnsi="Times New Roman"/>
          <w:b/>
          <w:color w:val="0000FF"/>
          <w:sz w:val="28"/>
          <w:szCs w:val="28"/>
        </w:rPr>
        <w:t>Компетентностные общие задания для групп</w:t>
      </w:r>
    </w:p>
    <w:p w:rsidR="00BA33FC" w:rsidRPr="006F6396" w:rsidRDefault="00BA33FC" w:rsidP="00C62EB7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6F6396">
        <w:rPr>
          <w:rFonts w:ascii="Times New Roman" w:hAnsi="Times New Roman"/>
          <w:sz w:val="28"/>
          <w:szCs w:val="28"/>
          <w:lang w:eastAsia="ru-RU"/>
        </w:rPr>
        <w:t>Придумать символ-эмблему для каждой группы</w:t>
      </w:r>
    </w:p>
    <w:p w:rsidR="00BA33FC" w:rsidRPr="006F6396" w:rsidRDefault="00BA33FC" w:rsidP="00C62EB7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6F6396">
        <w:rPr>
          <w:rFonts w:ascii="Times New Roman" w:hAnsi="Times New Roman"/>
          <w:sz w:val="28"/>
          <w:szCs w:val="28"/>
          <w:lang w:eastAsia="ru-RU"/>
        </w:rPr>
        <w:t>Собрать информацию о  доброте и милосердии, с точки зрения своей группы</w:t>
      </w:r>
    </w:p>
    <w:p w:rsidR="00BA33FC" w:rsidRPr="006F6396" w:rsidRDefault="00BA33FC" w:rsidP="00C62EB7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6F6396">
        <w:rPr>
          <w:rFonts w:ascii="Times New Roman" w:hAnsi="Times New Roman"/>
          <w:sz w:val="28"/>
          <w:szCs w:val="28"/>
          <w:lang w:eastAsia="ru-RU"/>
        </w:rPr>
        <w:t>Прочитать произведения детских писателей о взаимоотношениях людей друг с другом</w:t>
      </w:r>
    </w:p>
    <w:p w:rsidR="00BA33FC" w:rsidRPr="006F6396" w:rsidRDefault="00BA33FC" w:rsidP="00C62EB7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6F6396">
        <w:rPr>
          <w:rFonts w:ascii="Times New Roman" w:hAnsi="Times New Roman"/>
          <w:sz w:val="28"/>
          <w:szCs w:val="28"/>
          <w:lang w:eastAsia="ru-RU"/>
        </w:rPr>
        <w:t>Приготовить иллюстрации, слайды к своему рассказу</w:t>
      </w:r>
    </w:p>
    <w:p w:rsidR="00BA33FC" w:rsidRPr="006F6396" w:rsidRDefault="00BA33FC" w:rsidP="00C62EB7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6F6396">
        <w:rPr>
          <w:rFonts w:ascii="Times New Roman" w:hAnsi="Times New Roman"/>
          <w:sz w:val="28"/>
          <w:szCs w:val="28"/>
          <w:lang w:eastAsia="ru-RU"/>
        </w:rPr>
        <w:t>Составить кластер, отражающий суть проблемы</w:t>
      </w:r>
    </w:p>
    <w:p w:rsidR="00BA33FC" w:rsidRPr="006F6396" w:rsidRDefault="00BA33FC" w:rsidP="00C62EB7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6F6396">
        <w:rPr>
          <w:rFonts w:ascii="Times New Roman" w:hAnsi="Times New Roman"/>
          <w:sz w:val="28"/>
          <w:szCs w:val="28"/>
          <w:lang w:eastAsia="ru-RU"/>
        </w:rPr>
        <w:t>Собрать информацию из различных детских журналов и ответить на вопросы:</w:t>
      </w:r>
    </w:p>
    <w:p w:rsidR="00BA33FC" w:rsidRPr="006F6396" w:rsidRDefault="00BA33FC" w:rsidP="00C62EB7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6F6396">
        <w:rPr>
          <w:rFonts w:ascii="Times New Roman" w:hAnsi="Times New Roman"/>
          <w:sz w:val="28"/>
          <w:szCs w:val="28"/>
          <w:lang w:eastAsia="ru-RU"/>
        </w:rPr>
        <w:t>Какие примеры милосердного отношения вы можете привести?</w:t>
      </w:r>
    </w:p>
    <w:p w:rsidR="00BA33FC" w:rsidRPr="006F6396" w:rsidRDefault="00BA33FC" w:rsidP="00C62EB7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6F6396">
        <w:rPr>
          <w:rFonts w:ascii="Times New Roman" w:hAnsi="Times New Roman"/>
          <w:sz w:val="28"/>
          <w:szCs w:val="28"/>
          <w:lang w:eastAsia="ru-RU"/>
        </w:rPr>
        <w:t>Что такое доброта ,человечность, толерантность ?</w:t>
      </w:r>
    </w:p>
    <w:p w:rsidR="00BA33FC" w:rsidRPr="006F6396" w:rsidRDefault="00BA33FC" w:rsidP="00C62EB7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6F6396">
        <w:rPr>
          <w:rFonts w:ascii="Times New Roman" w:hAnsi="Times New Roman"/>
          <w:sz w:val="28"/>
          <w:szCs w:val="28"/>
          <w:lang w:eastAsia="ru-RU"/>
        </w:rPr>
        <w:t>Что общего между добротой и человечностью?</w:t>
      </w:r>
    </w:p>
    <w:p w:rsidR="00BA33FC" w:rsidRDefault="00BA33FC" w:rsidP="00C62EB7">
      <w:pPr>
        <w:spacing w:before="100" w:beforeAutospacing="1" w:after="100" w:afterAutospacing="1" w:line="240" w:lineRule="auto"/>
        <w:rPr>
          <w:rFonts w:ascii="Times New Roman" w:hAnsi="Times New Roman"/>
          <w:b/>
          <w:color w:val="0000FF"/>
          <w:sz w:val="28"/>
          <w:szCs w:val="28"/>
          <w:lang w:eastAsia="ru-RU"/>
        </w:rPr>
      </w:pPr>
    </w:p>
    <w:p w:rsidR="00BA33FC" w:rsidRPr="006F6396" w:rsidRDefault="00BA33FC" w:rsidP="00C62EB7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6F6396">
        <w:rPr>
          <w:rFonts w:ascii="Times New Roman" w:hAnsi="Times New Roman"/>
          <w:b/>
          <w:color w:val="0000FF"/>
          <w:sz w:val="28"/>
          <w:szCs w:val="28"/>
          <w:lang w:eastAsia="ru-RU"/>
        </w:rPr>
        <w:lastRenderedPageBreak/>
        <w:t>Индивидуальные задания для групп:</w:t>
      </w:r>
    </w:p>
    <w:p w:rsidR="00BA33FC" w:rsidRPr="006F6396" w:rsidRDefault="00BA33FC" w:rsidP="006F6396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t>1 группа «Библиотекари»</w:t>
      </w:r>
    </w:p>
    <w:p w:rsidR="00BA33FC" w:rsidRPr="006F6396" w:rsidRDefault="00BA33FC" w:rsidP="006F6396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Составить список произведений о доброте и добрых поступках</w:t>
      </w:r>
      <w:r>
        <w:rPr>
          <w:rFonts w:ascii="Times New Roman" w:hAnsi="Times New Roman"/>
          <w:sz w:val="28"/>
          <w:szCs w:val="28"/>
        </w:rPr>
        <w:t>.</w:t>
      </w:r>
    </w:p>
    <w:p w:rsidR="00BA33FC" w:rsidRDefault="00BA33FC" w:rsidP="006F6396">
      <w:pPr>
        <w:rPr>
          <w:rFonts w:ascii="Times New Roman" w:hAnsi="Times New Roman"/>
          <w:b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t>2 группа «Художники»</w:t>
      </w:r>
    </w:p>
    <w:p w:rsidR="00BA33FC" w:rsidRPr="00052F21" w:rsidRDefault="00BA33FC" w:rsidP="006F6396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Нарисовать портреты героев совершавших добрые поступки</w:t>
      </w:r>
      <w:r>
        <w:rPr>
          <w:rFonts w:ascii="Times New Roman" w:hAnsi="Times New Roman"/>
          <w:sz w:val="28"/>
          <w:szCs w:val="28"/>
        </w:rPr>
        <w:t xml:space="preserve">, подобрать вопросы </w:t>
      </w:r>
      <w:r w:rsidRPr="006F6396">
        <w:rPr>
          <w:rFonts w:ascii="Times New Roman" w:hAnsi="Times New Roman"/>
          <w:sz w:val="28"/>
          <w:szCs w:val="28"/>
        </w:rPr>
        <w:t>( по произведениям раздела по литературному чтению</w:t>
      </w:r>
      <w:r>
        <w:rPr>
          <w:rFonts w:ascii="Times New Roman" w:hAnsi="Times New Roman"/>
          <w:sz w:val="28"/>
          <w:szCs w:val="28"/>
        </w:rPr>
        <w:t>.</w:t>
      </w:r>
      <w:r w:rsidRPr="006F6396">
        <w:rPr>
          <w:rFonts w:ascii="Times New Roman" w:hAnsi="Times New Roman"/>
          <w:sz w:val="28"/>
          <w:szCs w:val="28"/>
        </w:rPr>
        <w:t xml:space="preserve"> </w:t>
      </w:r>
    </w:p>
    <w:p w:rsidR="00BA33FC" w:rsidRPr="006F6396" w:rsidRDefault="00BA33FC" w:rsidP="0086731C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t>3 группа «</w:t>
      </w:r>
      <w:r>
        <w:rPr>
          <w:rFonts w:ascii="Times New Roman" w:hAnsi="Times New Roman"/>
          <w:b/>
          <w:sz w:val="28"/>
          <w:szCs w:val="28"/>
        </w:rPr>
        <w:t>Литераторы</w:t>
      </w:r>
      <w:r w:rsidRPr="006F6396">
        <w:rPr>
          <w:rFonts w:ascii="Times New Roman" w:hAnsi="Times New Roman"/>
          <w:b/>
          <w:sz w:val="28"/>
          <w:szCs w:val="28"/>
        </w:rPr>
        <w:t>»</w:t>
      </w:r>
    </w:p>
    <w:p w:rsidR="00BA33FC" w:rsidRPr="006F6396" w:rsidRDefault="00BA33FC" w:rsidP="0086731C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Подготовить пословицы и поговорки о доброте, о добрых поступках.</w:t>
      </w:r>
    </w:p>
    <w:p w:rsidR="00BA33FC" w:rsidRPr="006F6396" w:rsidRDefault="00BA33FC" w:rsidP="0086731C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t>4 группа «Поэты»</w:t>
      </w:r>
    </w:p>
    <w:p w:rsidR="00BA33FC" w:rsidRPr="006F6396" w:rsidRDefault="00BA33FC" w:rsidP="0086731C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Найти и оформить стихотворение о доброте. Можно сочинить свое стихотворение.</w:t>
      </w:r>
    </w:p>
    <w:p w:rsidR="00BA33FC" w:rsidRPr="006F6396" w:rsidRDefault="00BA33FC" w:rsidP="0086731C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t>5 группа «Писатели»</w:t>
      </w:r>
    </w:p>
    <w:p w:rsidR="00BA33FC" w:rsidRPr="006F6396" w:rsidRDefault="00BA33FC" w:rsidP="0086731C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Напиши рассказ о добром поступке, который ты наблюдал или совершил сам.</w:t>
      </w:r>
    </w:p>
    <w:p w:rsidR="00BA33FC" w:rsidRPr="006F6396" w:rsidRDefault="00BA33FC" w:rsidP="00C62EB7">
      <w:pPr>
        <w:spacing w:before="100" w:beforeAutospacing="1" w:after="100" w:afterAutospacing="1"/>
        <w:jc w:val="center"/>
        <w:outlineLvl w:val="0"/>
        <w:rPr>
          <w:rFonts w:ascii="Times New Roman" w:hAnsi="Times New Roman"/>
          <w:b/>
          <w:bCs/>
          <w:iCs/>
          <w:color w:val="FF0000"/>
          <w:kern w:val="36"/>
          <w:sz w:val="28"/>
          <w:szCs w:val="28"/>
        </w:rPr>
      </w:pPr>
    </w:p>
    <w:p w:rsidR="00BA33FC" w:rsidRPr="006F6396" w:rsidRDefault="00BA33FC" w:rsidP="00C62EB7">
      <w:pPr>
        <w:spacing w:before="100" w:beforeAutospacing="1" w:after="100" w:afterAutospacing="1"/>
        <w:jc w:val="center"/>
        <w:outlineLvl w:val="0"/>
        <w:rPr>
          <w:rFonts w:ascii="Times New Roman" w:hAnsi="Times New Roman"/>
          <w:b/>
          <w:bCs/>
          <w:iCs/>
          <w:color w:val="FF0000"/>
          <w:kern w:val="36"/>
          <w:sz w:val="28"/>
          <w:szCs w:val="28"/>
        </w:rPr>
      </w:pPr>
    </w:p>
    <w:p w:rsidR="00BA33FC" w:rsidRPr="006F6396" w:rsidRDefault="00BA33FC" w:rsidP="00C62EB7">
      <w:pPr>
        <w:spacing w:before="100" w:beforeAutospacing="1" w:after="100" w:afterAutospacing="1"/>
        <w:jc w:val="center"/>
        <w:outlineLvl w:val="0"/>
        <w:rPr>
          <w:rFonts w:ascii="Times New Roman" w:hAnsi="Times New Roman"/>
          <w:b/>
          <w:bCs/>
          <w:iCs/>
          <w:color w:val="FF0000"/>
          <w:kern w:val="36"/>
          <w:sz w:val="28"/>
          <w:szCs w:val="28"/>
        </w:rPr>
      </w:pPr>
    </w:p>
    <w:p w:rsidR="00BA33FC" w:rsidRPr="006F6396" w:rsidRDefault="00BA33FC" w:rsidP="00E322CF">
      <w:pPr>
        <w:spacing w:before="100" w:beforeAutospacing="1" w:after="100" w:afterAutospacing="1"/>
        <w:outlineLvl w:val="0"/>
        <w:rPr>
          <w:rFonts w:ascii="Times New Roman" w:hAnsi="Times New Roman"/>
          <w:b/>
          <w:bCs/>
          <w:iCs/>
          <w:color w:val="FF0000"/>
          <w:kern w:val="36"/>
          <w:sz w:val="28"/>
          <w:szCs w:val="28"/>
        </w:rPr>
      </w:pPr>
    </w:p>
    <w:p w:rsidR="00BA33FC" w:rsidRPr="006F6396" w:rsidRDefault="00BA33FC" w:rsidP="00E322CF">
      <w:pPr>
        <w:spacing w:before="100" w:beforeAutospacing="1" w:after="100" w:afterAutospacing="1"/>
        <w:outlineLvl w:val="0"/>
        <w:rPr>
          <w:rFonts w:ascii="Times New Roman" w:hAnsi="Times New Roman"/>
          <w:b/>
          <w:bCs/>
          <w:iCs/>
          <w:color w:val="FF0000"/>
          <w:kern w:val="36"/>
          <w:sz w:val="28"/>
          <w:szCs w:val="28"/>
        </w:rPr>
      </w:pPr>
    </w:p>
    <w:p w:rsidR="00BA33FC" w:rsidRPr="006F6396" w:rsidRDefault="00BA33FC" w:rsidP="00E322CF">
      <w:pPr>
        <w:spacing w:before="100" w:beforeAutospacing="1" w:after="100" w:afterAutospacing="1"/>
        <w:outlineLvl w:val="0"/>
        <w:rPr>
          <w:rFonts w:ascii="Times New Roman" w:hAnsi="Times New Roman"/>
          <w:b/>
          <w:bCs/>
          <w:iCs/>
          <w:color w:val="FF0000"/>
          <w:kern w:val="36"/>
          <w:sz w:val="28"/>
          <w:szCs w:val="28"/>
        </w:rPr>
      </w:pPr>
    </w:p>
    <w:p w:rsidR="00BA33FC" w:rsidRPr="006F6396" w:rsidRDefault="00BA33FC" w:rsidP="00E322CF">
      <w:pPr>
        <w:spacing w:before="100" w:beforeAutospacing="1" w:after="100" w:afterAutospacing="1"/>
        <w:outlineLvl w:val="0"/>
        <w:rPr>
          <w:rFonts w:ascii="Times New Roman" w:hAnsi="Times New Roman"/>
          <w:b/>
          <w:bCs/>
          <w:iCs/>
          <w:color w:val="FF0000"/>
          <w:kern w:val="36"/>
          <w:sz w:val="28"/>
          <w:szCs w:val="28"/>
        </w:rPr>
      </w:pPr>
    </w:p>
    <w:p w:rsidR="00BA33FC" w:rsidRPr="006F6396" w:rsidRDefault="00BA33FC" w:rsidP="00C62EB7">
      <w:pPr>
        <w:spacing w:before="100" w:beforeAutospacing="1" w:after="100" w:afterAutospacing="1"/>
        <w:jc w:val="center"/>
        <w:outlineLvl w:val="0"/>
        <w:rPr>
          <w:rFonts w:ascii="Times New Roman" w:hAnsi="Times New Roman"/>
          <w:b/>
          <w:bCs/>
          <w:iCs/>
          <w:color w:val="FF0000"/>
          <w:kern w:val="36"/>
          <w:sz w:val="28"/>
          <w:szCs w:val="28"/>
        </w:rPr>
      </w:pPr>
    </w:p>
    <w:p w:rsidR="00BA33FC" w:rsidRPr="006F6396" w:rsidRDefault="00BA33FC" w:rsidP="00C62EB7">
      <w:pPr>
        <w:spacing w:before="100" w:beforeAutospacing="1" w:after="100" w:afterAutospacing="1"/>
        <w:jc w:val="center"/>
        <w:outlineLvl w:val="0"/>
        <w:rPr>
          <w:rFonts w:ascii="Times New Roman" w:hAnsi="Times New Roman"/>
          <w:b/>
          <w:bCs/>
          <w:iCs/>
          <w:color w:val="FF0000"/>
          <w:kern w:val="36"/>
          <w:sz w:val="28"/>
          <w:szCs w:val="28"/>
        </w:rPr>
      </w:pPr>
    </w:p>
    <w:p w:rsidR="00BA33FC" w:rsidRPr="006F6396" w:rsidRDefault="00BA33FC" w:rsidP="00C62EB7">
      <w:pPr>
        <w:spacing w:before="100" w:beforeAutospacing="1" w:after="100" w:afterAutospacing="1"/>
        <w:jc w:val="center"/>
        <w:outlineLvl w:val="0"/>
        <w:rPr>
          <w:rFonts w:ascii="Times New Roman" w:hAnsi="Times New Roman"/>
          <w:b/>
          <w:bCs/>
          <w:iCs/>
          <w:color w:val="FF0000"/>
          <w:kern w:val="36"/>
          <w:sz w:val="28"/>
          <w:szCs w:val="28"/>
        </w:rPr>
      </w:pPr>
    </w:p>
    <w:p w:rsidR="00BA33FC" w:rsidRPr="006F6396" w:rsidRDefault="00BA33FC" w:rsidP="00A940E0">
      <w:pPr>
        <w:spacing w:before="100" w:beforeAutospacing="1" w:after="100" w:afterAutospacing="1"/>
        <w:jc w:val="center"/>
        <w:outlineLvl w:val="0"/>
        <w:rPr>
          <w:rFonts w:ascii="Times New Roman" w:hAnsi="Times New Roman"/>
          <w:b/>
          <w:bCs/>
          <w:iCs/>
          <w:color w:val="FF0000"/>
          <w:kern w:val="36"/>
          <w:sz w:val="28"/>
          <w:szCs w:val="28"/>
        </w:rPr>
      </w:pPr>
    </w:p>
    <w:p w:rsidR="00BA33FC" w:rsidRPr="006F6396" w:rsidRDefault="00BA33FC" w:rsidP="00A940E0">
      <w:pPr>
        <w:spacing w:before="100" w:beforeAutospacing="1" w:after="100" w:afterAutospacing="1"/>
        <w:jc w:val="center"/>
        <w:outlineLvl w:val="0"/>
        <w:rPr>
          <w:rFonts w:ascii="Times New Roman" w:hAnsi="Times New Roman"/>
          <w:b/>
          <w:bCs/>
          <w:iCs/>
          <w:color w:val="FF0000"/>
          <w:kern w:val="36"/>
          <w:sz w:val="28"/>
          <w:szCs w:val="28"/>
        </w:rPr>
      </w:pPr>
      <w:r w:rsidRPr="006F6396">
        <w:rPr>
          <w:rFonts w:ascii="Times New Roman" w:hAnsi="Times New Roman"/>
          <w:b/>
          <w:bCs/>
          <w:iCs/>
          <w:color w:val="FF0000"/>
          <w:kern w:val="36"/>
          <w:sz w:val="28"/>
          <w:szCs w:val="28"/>
        </w:rPr>
        <w:lastRenderedPageBreak/>
        <w:t>ПРЕЗЕНТАЦИОННЫЙ ЭТАП</w:t>
      </w:r>
      <w:r w:rsidRPr="006F6396">
        <w:rPr>
          <w:rFonts w:ascii="Times New Roman" w:hAnsi="Times New Roman"/>
          <w:sz w:val="28"/>
          <w:szCs w:val="28"/>
        </w:rPr>
        <w:br/>
      </w:r>
    </w:p>
    <w:p w:rsidR="00BA33FC" w:rsidRPr="006F6396" w:rsidRDefault="00BA33FC" w:rsidP="007A45A9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1.Организационный момент.  </w:t>
      </w:r>
      <w:r w:rsidRPr="006F6396">
        <w:rPr>
          <w:rFonts w:ascii="Times New Roman" w:hAnsi="Times New Roman"/>
          <w:sz w:val="28"/>
          <w:szCs w:val="28"/>
        </w:rPr>
        <w:tab/>
        <w:t xml:space="preserve"> </w:t>
      </w:r>
    </w:p>
    <w:p w:rsidR="00BA33FC" w:rsidRPr="006F6396" w:rsidRDefault="00BA33FC" w:rsidP="007A45A9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Дети стоят перед кабинетом.,</w:t>
      </w:r>
    </w:p>
    <w:p w:rsidR="00BA33FC" w:rsidRPr="006F6396" w:rsidRDefault="00BA33FC" w:rsidP="007A45A9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  <w:lang w:val="kk-KZ"/>
        </w:rPr>
        <w:t>Прослушивание  песни «</w:t>
      </w:r>
      <w:r w:rsidRPr="006F6396">
        <w:rPr>
          <w:rFonts w:ascii="Times New Roman" w:hAnsi="Times New Roman"/>
          <w:sz w:val="28"/>
          <w:szCs w:val="28"/>
        </w:rPr>
        <w:t xml:space="preserve"> Дорога Добра»</w:t>
      </w:r>
    </w:p>
    <w:p w:rsidR="00BA33FC" w:rsidRPr="006F6396" w:rsidRDefault="00BA33FC" w:rsidP="00047ED0">
      <w:pPr>
        <w:pStyle w:val="a3"/>
        <w:rPr>
          <w:i/>
          <w:sz w:val="28"/>
          <w:szCs w:val="28"/>
        </w:rPr>
      </w:pPr>
      <w:r w:rsidRPr="006F6396">
        <w:rPr>
          <w:i/>
          <w:sz w:val="28"/>
          <w:szCs w:val="28"/>
        </w:rPr>
        <w:t>-Скажите, к какому фильму звучала эта песня?</w:t>
      </w:r>
    </w:p>
    <w:p w:rsidR="00BA33FC" w:rsidRPr="006F6396" w:rsidRDefault="00BA33FC" w:rsidP="00047ED0">
      <w:pPr>
        <w:pStyle w:val="a3"/>
        <w:rPr>
          <w:b/>
          <w:i/>
          <w:sz w:val="28"/>
          <w:szCs w:val="28"/>
        </w:rPr>
      </w:pPr>
      <w:r w:rsidRPr="006F6396">
        <w:rPr>
          <w:sz w:val="28"/>
          <w:szCs w:val="28"/>
        </w:rPr>
        <w:t>-"Ребята, мы сегодня отправимся с Вами в необычное путешествие, в город, которого нет на карте. Это - город Толерантноград!</w:t>
      </w:r>
      <w:r w:rsidRPr="006F6396">
        <w:rPr>
          <w:b/>
          <w:i/>
          <w:sz w:val="28"/>
          <w:szCs w:val="28"/>
        </w:rPr>
        <w:t xml:space="preserve"> </w:t>
      </w:r>
      <w:r w:rsidRPr="006F6396">
        <w:rPr>
          <w:sz w:val="28"/>
          <w:szCs w:val="28"/>
        </w:rPr>
        <w:t>Но чтобы там побывать, нам надо назвать слова, которые будут ключами, с помощью которых ворота города откроются. Подумайте, какие слова нужно сказать, чтобы войти в этот город ?</w:t>
      </w:r>
    </w:p>
    <w:p w:rsidR="00BA33FC" w:rsidRPr="006F6396" w:rsidRDefault="00BA33FC" w:rsidP="005953C6">
      <w:pPr>
        <w:pStyle w:val="a8"/>
        <w:ind w:left="0"/>
        <w:rPr>
          <w:rFonts w:ascii="Times New Roman" w:hAnsi="Times New Roman"/>
          <w:b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t>Дети входят и произносят слова – доброты. Дети сели.</w:t>
      </w:r>
    </w:p>
    <w:p w:rsidR="00BA33FC" w:rsidRPr="006F6396" w:rsidRDefault="00BA33FC" w:rsidP="007A45A9">
      <w:pPr>
        <w:pStyle w:val="a8"/>
        <w:ind w:left="0"/>
        <w:rPr>
          <w:rFonts w:ascii="Times New Roman" w:hAnsi="Times New Roman"/>
          <w:b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t>2.Сообщение темы и целей конференции</w:t>
      </w:r>
    </w:p>
    <w:p w:rsidR="00BA33FC" w:rsidRPr="006F6396" w:rsidRDefault="00BA33FC" w:rsidP="007A45A9">
      <w:pPr>
        <w:pStyle w:val="2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t xml:space="preserve">- </w:t>
      </w:r>
      <w:r w:rsidRPr="006F6396">
        <w:rPr>
          <w:rFonts w:ascii="Times New Roman" w:hAnsi="Times New Roman"/>
          <w:sz w:val="28"/>
          <w:szCs w:val="28"/>
        </w:rPr>
        <w:t xml:space="preserve">Здравствуйте! При встрече люди обычно говорят это хорошее, доброе слово, желая друг другу  здоровья. Так и я обращаюсь к вам: «Здравствуйте уважаемые ребята!» </w:t>
      </w:r>
    </w:p>
    <w:p w:rsidR="00BA33FC" w:rsidRPr="006F6396" w:rsidRDefault="00BA33FC" w:rsidP="00C62EB7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Поэт С.Я. Маршак призывает: «Пусть будет добрым ум у вас, а сердце умным будет».</w:t>
      </w:r>
    </w:p>
    <w:p w:rsidR="00BA33FC" w:rsidRPr="006F6396" w:rsidRDefault="00BA33FC" w:rsidP="002C30DF">
      <w:pPr>
        <w:pStyle w:val="a8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Мы говорим «Добрый, доброта, …». А что же такое доброта и что значит быть добрым?...Доброта - это отзывчивость, душевное расположение к людям, стремление делать доброе… добрый – соответственно, несущий доброту своим ближним. </w:t>
      </w:r>
    </w:p>
    <w:p w:rsidR="00BA33FC" w:rsidRPr="006F6396" w:rsidRDefault="00BA33FC" w:rsidP="002C30DF">
      <w:pPr>
        <w:pStyle w:val="a8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Сегодня мы проводим  беседу по очень волнующей все человечество теме «Что такое доброта? Толерантность? Зачем нужно быть добрым? » В ее обсуждении примут участие представители разных профессий:  собиратели пословиц, художники, специалисты по кроссвордам, писатели, поэты. </w:t>
      </w:r>
    </w:p>
    <w:p w:rsidR="00BA33FC" w:rsidRPr="006F6396" w:rsidRDefault="00BA33FC" w:rsidP="003C4D7D">
      <w:pPr>
        <w:pStyle w:val="1"/>
        <w:ind w:left="0"/>
        <w:rPr>
          <w:rFonts w:ascii="Times New Roman" w:hAnsi="Times New Roman"/>
          <w:b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t xml:space="preserve">3.Обсуждение </w:t>
      </w:r>
    </w:p>
    <w:p w:rsidR="00AA51B4" w:rsidRPr="003F5C39" w:rsidRDefault="00BA33FC" w:rsidP="003C4D7D">
      <w:pPr>
        <w:pStyle w:val="1"/>
        <w:ind w:left="0"/>
        <w:rPr>
          <w:rFonts w:ascii="Times New Roman" w:hAnsi="Times New Roman"/>
          <w:color w:val="FF0000"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t>-</w:t>
      </w:r>
      <w:r w:rsidRPr="006F6396">
        <w:rPr>
          <w:rFonts w:ascii="Times New Roman" w:hAnsi="Times New Roman"/>
          <w:sz w:val="28"/>
          <w:szCs w:val="28"/>
        </w:rPr>
        <w:t xml:space="preserve"> По ходу обсуждения мы  все вместе делаем выводы и  строим  </w:t>
      </w:r>
      <w:r w:rsidRPr="003F5C39">
        <w:rPr>
          <w:rFonts w:ascii="Times New Roman" w:hAnsi="Times New Roman"/>
          <w:color w:val="FF0000"/>
          <w:sz w:val="28"/>
          <w:szCs w:val="28"/>
        </w:rPr>
        <w:t xml:space="preserve">«Город </w:t>
      </w:r>
    </w:p>
    <w:p w:rsidR="00BA33FC" w:rsidRPr="003F5C39" w:rsidRDefault="007C17CD" w:rsidP="003C4D7D">
      <w:pPr>
        <w:pStyle w:val="1"/>
        <w:ind w:left="0"/>
        <w:rPr>
          <w:rFonts w:ascii="Times New Roman" w:hAnsi="Times New Roman"/>
          <w:color w:val="FF0000"/>
          <w:sz w:val="28"/>
          <w:szCs w:val="28"/>
        </w:rPr>
      </w:pPr>
      <w:r>
        <w:rPr>
          <w:noProof/>
          <w:color w:val="FF0000"/>
        </w:rPr>
        <w:pict>
          <v:shape id="_x0000_s1033" type="#_x0000_t75" style="position:absolute;margin-left:67.5pt;margin-top:19.15pt;width:392.25pt;height:234pt;z-index:-16">
            <v:imagedata r:id="rId11" o:title="DSCN0955"/>
          </v:shape>
        </w:pict>
      </w:r>
      <w:r w:rsidR="00BA33FC" w:rsidRPr="003F5C39">
        <w:rPr>
          <w:rFonts w:ascii="Times New Roman" w:hAnsi="Times New Roman"/>
          <w:color w:val="FF0000"/>
          <w:sz w:val="28"/>
          <w:szCs w:val="28"/>
        </w:rPr>
        <w:t>Толерантноград»</w:t>
      </w:r>
      <w:r w:rsidR="00BA33FC" w:rsidRPr="003F5C39">
        <w:rPr>
          <w:rFonts w:ascii="Times New Roman" w:hAnsi="Times New Roman"/>
          <w:snapToGrid w:val="0"/>
          <w:color w:val="FF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AA7D93" w:rsidRDefault="00AA7D93" w:rsidP="004F35F8">
      <w:pPr>
        <w:pStyle w:val="2"/>
        <w:ind w:left="0"/>
        <w:rPr>
          <w:rFonts w:ascii="Times New Roman" w:hAnsi="Times New Roman"/>
          <w:sz w:val="28"/>
          <w:szCs w:val="28"/>
        </w:rPr>
      </w:pPr>
    </w:p>
    <w:p w:rsidR="00AA7D93" w:rsidRDefault="00AA7D93" w:rsidP="004F35F8">
      <w:pPr>
        <w:pStyle w:val="2"/>
        <w:ind w:left="0"/>
        <w:rPr>
          <w:rFonts w:ascii="Times New Roman" w:hAnsi="Times New Roman"/>
          <w:sz w:val="28"/>
          <w:szCs w:val="28"/>
        </w:rPr>
      </w:pPr>
    </w:p>
    <w:p w:rsidR="00AA7D93" w:rsidRDefault="00AA7D93" w:rsidP="004F35F8">
      <w:pPr>
        <w:pStyle w:val="2"/>
        <w:ind w:left="0"/>
        <w:rPr>
          <w:rFonts w:ascii="Times New Roman" w:hAnsi="Times New Roman"/>
          <w:sz w:val="28"/>
          <w:szCs w:val="28"/>
        </w:rPr>
      </w:pPr>
    </w:p>
    <w:p w:rsidR="00AA7D93" w:rsidRDefault="00AA7D93" w:rsidP="004F35F8">
      <w:pPr>
        <w:pStyle w:val="2"/>
        <w:ind w:left="0"/>
        <w:rPr>
          <w:rFonts w:ascii="Times New Roman" w:hAnsi="Times New Roman"/>
          <w:sz w:val="28"/>
          <w:szCs w:val="28"/>
        </w:rPr>
      </w:pPr>
    </w:p>
    <w:p w:rsidR="00AA7D93" w:rsidRDefault="00AA7D93" w:rsidP="004F35F8">
      <w:pPr>
        <w:pStyle w:val="2"/>
        <w:ind w:left="0"/>
        <w:rPr>
          <w:rFonts w:ascii="Times New Roman" w:hAnsi="Times New Roman"/>
          <w:sz w:val="28"/>
          <w:szCs w:val="28"/>
        </w:rPr>
      </w:pPr>
    </w:p>
    <w:p w:rsidR="00AA7D93" w:rsidRDefault="00AA7D93" w:rsidP="004F35F8">
      <w:pPr>
        <w:pStyle w:val="2"/>
        <w:ind w:left="0"/>
        <w:rPr>
          <w:rFonts w:ascii="Times New Roman" w:hAnsi="Times New Roman"/>
          <w:sz w:val="28"/>
          <w:szCs w:val="28"/>
        </w:rPr>
      </w:pPr>
    </w:p>
    <w:p w:rsidR="00AA7D93" w:rsidRDefault="00AA7D93" w:rsidP="004F35F8">
      <w:pPr>
        <w:pStyle w:val="2"/>
        <w:ind w:left="0"/>
        <w:rPr>
          <w:rFonts w:ascii="Times New Roman" w:hAnsi="Times New Roman"/>
          <w:sz w:val="28"/>
          <w:szCs w:val="28"/>
        </w:rPr>
      </w:pPr>
    </w:p>
    <w:p w:rsidR="00AA7D93" w:rsidRDefault="00AA7D93" w:rsidP="004F35F8">
      <w:pPr>
        <w:pStyle w:val="2"/>
        <w:ind w:left="0"/>
        <w:rPr>
          <w:rFonts w:ascii="Times New Roman" w:hAnsi="Times New Roman"/>
          <w:sz w:val="28"/>
          <w:szCs w:val="28"/>
        </w:rPr>
      </w:pPr>
    </w:p>
    <w:p w:rsidR="00AA7D93" w:rsidRDefault="00AA7D93" w:rsidP="004F35F8">
      <w:pPr>
        <w:pStyle w:val="2"/>
        <w:ind w:left="0"/>
        <w:rPr>
          <w:rFonts w:ascii="Times New Roman" w:hAnsi="Times New Roman"/>
          <w:sz w:val="28"/>
          <w:szCs w:val="28"/>
        </w:rPr>
      </w:pPr>
    </w:p>
    <w:p w:rsidR="00AA7D93" w:rsidRDefault="00AA7D93" w:rsidP="004F35F8">
      <w:pPr>
        <w:pStyle w:val="2"/>
        <w:ind w:left="0"/>
        <w:rPr>
          <w:rFonts w:ascii="Times New Roman" w:hAnsi="Times New Roman"/>
          <w:sz w:val="28"/>
          <w:szCs w:val="28"/>
        </w:rPr>
      </w:pPr>
    </w:p>
    <w:p w:rsidR="00BA33FC" w:rsidRPr="006F6396" w:rsidRDefault="00BA33FC" w:rsidP="004F35F8">
      <w:pPr>
        <w:pStyle w:val="2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-Итак, мы начи</w:t>
      </w:r>
      <w:r>
        <w:rPr>
          <w:rFonts w:ascii="Times New Roman" w:hAnsi="Times New Roman"/>
          <w:sz w:val="28"/>
          <w:szCs w:val="28"/>
        </w:rPr>
        <w:t>наем.</w:t>
      </w:r>
      <w:r w:rsidRPr="00F6597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Слово предоставляется  </w:t>
      </w:r>
      <w:r w:rsidRPr="00F65970">
        <w:rPr>
          <w:rFonts w:ascii="Times New Roman" w:hAnsi="Times New Roman"/>
          <w:sz w:val="28"/>
          <w:szCs w:val="28"/>
          <w:u w:val="single"/>
        </w:rPr>
        <w:t xml:space="preserve"> </w:t>
      </w:r>
      <w:r w:rsidRPr="003F5C39">
        <w:rPr>
          <w:rFonts w:ascii="Times New Roman" w:hAnsi="Times New Roman"/>
          <w:b/>
          <w:color w:val="FF0000"/>
          <w:sz w:val="28"/>
          <w:szCs w:val="28"/>
          <w:u w:val="single"/>
        </w:rPr>
        <w:t>Библиотекарям</w:t>
      </w:r>
    </w:p>
    <w:p w:rsidR="00BA33FC" w:rsidRDefault="00BA33FC" w:rsidP="000A47B1">
      <w:pPr>
        <w:pStyle w:val="2"/>
        <w:ind w:left="0"/>
        <w:rPr>
          <w:rFonts w:ascii="Times New Roman" w:hAnsi="Times New Roman"/>
          <w:sz w:val="28"/>
          <w:szCs w:val="28"/>
        </w:rPr>
      </w:pPr>
      <w:r w:rsidRPr="00A650CC">
        <w:rPr>
          <w:rFonts w:ascii="Times New Roman" w:hAnsi="Times New Roman"/>
          <w:sz w:val="28"/>
          <w:szCs w:val="28"/>
        </w:rPr>
        <w:t>Рассказывают</w:t>
      </w:r>
      <w:r>
        <w:rPr>
          <w:rFonts w:ascii="Times New Roman" w:hAnsi="Times New Roman"/>
          <w:sz w:val="28"/>
          <w:szCs w:val="28"/>
        </w:rPr>
        <w:t xml:space="preserve"> дети, выступающие в роли библиотекарей.</w:t>
      </w:r>
    </w:p>
    <w:p w:rsidR="00BA33FC" w:rsidRPr="006F6396" w:rsidRDefault="00BA33FC" w:rsidP="000A47B1">
      <w:pPr>
        <w:pStyle w:val="2"/>
        <w:ind w:left="0"/>
        <w:rPr>
          <w:rFonts w:ascii="Times New Roman" w:hAnsi="Times New Roman"/>
          <w:b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t>Выслушиваются ответы детей.</w:t>
      </w:r>
    </w:p>
    <w:p w:rsidR="00BA33FC" w:rsidRPr="006F6396" w:rsidRDefault="00BA33FC" w:rsidP="001247CA">
      <w:pPr>
        <w:pStyle w:val="2"/>
        <w:ind w:left="0"/>
        <w:rPr>
          <w:rFonts w:ascii="Times New Roman" w:hAnsi="Times New Roman"/>
          <w:sz w:val="28"/>
          <w:szCs w:val="28"/>
          <w:lang w:eastAsia="ru-RU"/>
        </w:rPr>
      </w:pPr>
      <w:r w:rsidRPr="006F6396">
        <w:rPr>
          <w:rFonts w:ascii="Times New Roman" w:hAnsi="Times New Roman"/>
          <w:sz w:val="28"/>
          <w:szCs w:val="28"/>
        </w:rPr>
        <w:t xml:space="preserve">Наши </w:t>
      </w:r>
      <w:r w:rsidRPr="00F65970">
        <w:rPr>
          <w:rFonts w:ascii="Times New Roman" w:hAnsi="Times New Roman"/>
          <w:sz w:val="28"/>
          <w:szCs w:val="28"/>
        </w:rPr>
        <w:t>Библиотекари</w:t>
      </w:r>
      <w:r w:rsidRPr="006F6396">
        <w:rPr>
          <w:rFonts w:ascii="Times New Roman" w:hAnsi="Times New Roman"/>
          <w:sz w:val="28"/>
          <w:szCs w:val="28"/>
        </w:rPr>
        <w:t xml:space="preserve"> изучили много статей в журналах, </w:t>
      </w:r>
      <w:r w:rsidRPr="006F6396">
        <w:rPr>
          <w:rFonts w:ascii="Times New Roman" w:hAnsi="Times New Roman"/>
          <w:sz w:val="28"/>
          <w:szCs w:val="28"/>
          <w:lang w:eastAsia="ru-RU"/>
        </w:rPr>
        <w:t>собрали инфор</w:t>
      </w:r>
      <w:r>
        <w:rPr>
          <w:rFonts w:ascii="Times New Roman" w:hAnsi="Times New Roman"/>
          <w:sz w:val="28"/>
          <w:szCs w:val="28"/>
          <w:lang w:eastAsia="ru-RU"/>
        </w:rPr>
        <w:t>мацию из различных детских книг</w:t>
      </w:r>
      <w:r w:rsidRPr="006F6396">
        <w:rPr>
          <w:rFonts w:ascii="Times New Roman" w:hAnsi="Times New Roman"/>
          <w:sz w:val="28"/>
          <w:szCs w:val="28"/>
          <w:lang w:eastAsia="ru-RU"/>
        </w:rPr>
        <w:t>, провели опрос детей.</w:t>
      </w:r>
    </w:p>
    <w:p w:rsidR="00BA33FC" w:rsidRPr="006F6396" w:rsidRDefault="00BA33FC" w:rsidP="000A47B1">
      <w:pPr>
        <w:pStyle w:val="10"/>
        <w:rPr>
          <w:rFonts w:ascii="Times New Roman" w:hAnsi="Times New Roman"/>
          <w:b/>
          <w:i/>
          <w:sz w:val="28"/>
          <w:szCs w:val="28"/>
          <w:u w:val="single"/>
        </w:rPr>
      </w:pPr>
      <w:r w:rsidRPr="006F6396">
        <w:rPr>
          <w:rFonts w:ascii="Times New Roman" w:hAnsi="Times New Roman"/>
          <w:b/>
          <w:i/>
          <w:sz w:val="28"/>
          <w:szCs w:val="28"/>
          <w:u w:val="single"/>
        </w:rPr>
        <w:t>(Рассказы сопровождаются презентацией)</w:t>
      </w:r>
    </w:p>
    <w:p w:rsidR="00BA33FC" w:rsidRPr="003F5C39" w:rsidRDefault="00BA33FC" w:rsidP="001247CA">
      <w:pPr>
        <w:rPr>
          <w:rFonts w:ascii="Times New Roman" w:hAnsi="Times New Roman"/>
          <w:color w:val="D60093"/>
          <w:sz w:val="28"/>
          <w:szCs w:val="28"/>
        </w:rPr>
      </w:pPr>
      <w:r w:rsidRPr="003F5C39">
        <w:rPr>
          <w:rFonts w:ascii="Times New Roman" w:hAnsi="Times New Roman"/>
          <w:b/>
          <w:bCs/>
          <w:color w:val="D60093"/>
          <w:sz w:val="28"/>
          <w:szCs w:val="28"/>
        </w:rPr>
        <w:t>Наша земля – это место, где мы можем любить друг друга, соблюдать традиции и продолжать  историю Планеты Толерантности.</w:t>
      </w:r>
      <w:bookmarkStart w:id="0" w:name="OLE_LINK99"/>
      <w:bookmarkStart w:id="1" w:name="OLE_LINK100"/>
    </w:p>
    <w:bookmarkEnd w:id="0"/>
    <w:bookmarkEnd w:id="1"/>
    <w:p w:rsidR="00BA33FC" w:rsidRPr="006F6396" w:rsidRDefault="00BA33FC" w:rsidP="001247CA">
      <w:pPr>
        <w:pStyle w:val="2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Что лежит в основе толерантности?</w:t>
      </w:r>
    </w:p>
    <w:p w:rsidR="00BA33FC" w:rsidRPr="006F6396" w:rsidRDefault="00BA33FC" w:rsidP="000A47B1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Слово толерантность есть практически во всех языках мира и понимают его в разных странах одинаково. </w:t>
      </w:r>
    </w:p>
    <w:p w:rsidR="00BA33FC" w:rsidRPr="006F6396" w:rsidRDefault="00BA33FC" w:rsidP="001247CA">
      <w:pPr>
        <w:pStyle w:val="10"/>
        <w:rPr>
          <w:rFonts w:ascii="Times New Roman" w:hAnsi="Times New Roman"/>
          <w:b/>
          <w:sz w:val="28"/>
          <w:szCs w:val="28"/>
        </w:rPr>
      </w:pPr>
    </w:p>
    <w:p w:rsidR="00BA33FC" w:rsidRPr="003F5C39" w:rsidRDefault="00BA33FC" w:rsidP="001247CA">
      <w:pPr>
        <w:pStyle w:val="10"/>
        <w:rPr>
          <w:rFonts w:ascii="Times New Roman" w:hAnsi="Times New Roman"/>
          <w:b/>
          <w:color w:val="00B0F0"/>
          <w:sz w:val="28"/>
          <w:szCs w:val="28"/>
        </w:rPr>
      </w:pPr>
      <w:r w:rsidRPr="003F5C39">
        <w:rPr>
          <w:rFonts w:ascii="Times New Roman" w:hAnsi="Times New Roman"/>
          <w:b/>
          <w:color w:val="00B0F0"/>
          <w:sz w:val="28"/>
          <w:szCs w:val="28"/>
        </w:rPr>
        <w:t>Толерантность - это милосердие.</w:t>
      </w:r>
    </w:p>
    <w:p w:rsidR="00BA33FC" w:rsidRPr="006F6396" w:rsidRDefault="00BA33FC" w:rsidP="001247CA">
      <w:pPr>
        <w:pStyle w:val="10"/>
        <w:rPr>
          <w:rFonts w:ascii="Times New Roman" w:hAnsi="Times New Roman"/>
          <w:b/>
          <w:sz w:val="28"/>
          <w:szCs w:val="28"/>
        </w:rPr>
      </w:pPr>
      <w:r w:rsidRPr="003F5C39">
        <w:rPr>
          <w:rFonts w:ascii="Times New Roman" w:hAnsi="Times New Roman"/>
          <w:b/>
          <w:color w:val="FF0000"/>
          <w:sz w:val="28"/>
          <w:szCs w:val="28"/>
        </w:rPr>
        <w:t>Толерантность - это сострадание</w:t>
      </w:r>
      <w:r w:rsidRPr="006F6396">
        <w:rPr>
          <w:rFonts w:ascii="Times New Roman" w:hAnsi="Times New Roman"/>
          <w:b/>
          <w:sz w:val="28"/>
          <w:szCs w:val="28"/>
        </w:rPr>
        <w:t xml:space="preserve">.               </w:t>
      </w:r>
    </w:p>
    <w:p w:rsidR="00BA33FC" w:rsidRPr="003F5C39" w:rsidRDefault="00BA33FC" w:rsidP="001247CA">
      <w:pPr>
        <w:pStyle w:val="10"/>
        <w:rPr>
          <w:rFonts w:ascii="Times New Roman" w:hAnsi="Times New Roman"/>
          <w:b/>
          <w:color w:val="00B050"/>
          <w:sz w:val="28"/>
          <w:szCs w:val="28"/>
        </w:rPr>
      </w:pPr>
      <w:r w:rsidRPr="003F5C39">
        <w:rPr>
          <w:rFonts w:ascii="Times New Roman" w:hAnsi="Times New Roman"/>
          <w:b/>
          <w:color w:val="00B050"/>
          <w:sz w:val="28"/>
          <w:szCs w:val="28"/>
        </w:rPr>
        <w:t xml:space="preserve">Толерантность - это уважение.                        </w:t>
      </w:r>
    </w:p>
    <w:p w:rsidR="00BA33FC" w:rsidRPr="003F5C39" w:rsidRDefault="00BA33FC" w:rsidP="001247CA">
      <w:pPr>
        <w:pStyle w:val="10"/>
        <w:rPr>
          <w:rFonts w:ascii="Times New Roman" w:hAnsi="Times New Roman"/>
          <w:b/>
          <w:color w:val="0000FF"/>
          <w:sz w:val="28"/>
          <w:szCs w:val="28"/>
        </w:rPr>
      </w:pPr>
      <w:r w:rsidRPr="003F5C39">
        <w:rPr>
          <w:rFonts w:ascii="Times New Roman" w:hAnsi="Times New Roman"/>
          <w:b/>
          <w:color w:val="0000FF"/>
          <w:sz w:val="28"/>
          <w:szCs w:val="28"/>
        </w:rPr>
        <w:t>Толерантность - это доброта души.</w:t>
      </w:r>
    </w:p>
    <w:p w:rsidR="00BA33FC" w:rsidRPr="003F5C39" w:rsidRDefault="00BA33FC" w:rsidP="001247CA">
      <w:pPr>
        <w:pStyle w:val="10"/>
        <w:rPr>
          <w:rFonts w:ascii="Times New Roman" w:hAnsi="Times New Roman"/>
          <w:b/>
          <w:color w:val="660066"/>
          <w:sz w:val="28"/>
          <w:szCs w:val="28"/>
        </w:rPr>
      </w:pPr>
      <w:r w:rsidRPr="003F5C39">
        <w:rPr>
          <w:rFonts w:ascii="Times New Roman" w:hAnsi="Times New Roman"/>
          <w:b/>
          <w:color w:val="660066"/>
          <w:sz w:val="28"/>
          <w:szCs w:val="28"/>
        </w:rPr>
        <w:t>Толерантность - это терпение.</w:t>
      </w:r>
    </w:p>
    <w:p w:rsidR="00BA33FC" w:rsidRPr="007C17CD" w:rsidRDefault="00BA33FC" w:rsidP="001247CA">
      <w:pPr>
        <w:pStyle w:val="10"/>
        <w:rPr>
          <w:rFonts w:ascii="Times New Roman" w:hAnsi="Times New Roman"/>
          <w:b/>
          <w:color w:val="E36C0A"/>
          <w:sz w:val="28"/>
          <w:szCs w:val="28"/>
        </w:rPr>
      </w:pPr>
      <w:r w:rsidRPr="007C17CD">
        <w:rPr>
          <w:rFonts w:ascii="Times New Roman" w:hAnsi="Times New Roman"/>
          <w:b/>
          <w:color w:val="E36C0A"/>
          <w:sz w:val="28"/>
          <w:szCs w:val="28"/>
        </w:rPr>
        <w:t>Толерантность - это дружба</w:t>
      </w:r>
      <w:bookmarkStart w:id="2" w:name="OLE_LINK37"/>
      <w:bookmarkStart w:id="3" w:name="OLE_LINK38"/>
      <w:r w:rsidRPr="007C17CD">
        <w:rPr>
          <w:rFonts w:ascii="Times New Roman" w:hAnsi="Times New Roman"/>
          <w:b/>
          <w:i/>
          <w:color w:val="E36C0A"/>
          <w:sz w:val="28"/>
          <w:szCs w:val="28"/>
        </w:rPr>
        <w:t>.</w:t>
      </w:r>
      <w:bookmarkEnd w:id="2"/>
      <w:bookmarkEnd w:id="3"/>
    </w:p>
    <w:p w:rsidR="00BA33FC" w:rsidRPr="006F6396" w:rsidRDefault="00BA33FC" w:rsidP="001247CA">
      <w:pPr>
        <w:pStyle w:val="10"/>
        <w:rPr>
          <w:rFonts w:ascii="Times New Roman" w:hAnsi="Times New Roman"/>
          <w:sz w:val="28"/>
          <w:szCs w:val="28"/>
        </w:rPr>
      </w:pPr>
      <w:r w:rsidRPr="007C17CD">
        <w:rPr>
          <w:rFonts w:ascii="Times New Roman" w:hAnsi="Times New Roman"/>
          <w:b/>
          <w:i/>
          <w:color w:val="C0504D"/>
          <w:sz w:val="28"/>
          <w:szCs w:val="28"/>
        </w:rPr>
        <w:t xml:space="preserve">Челове́чность </w:t>
      </w:r>
      <w:r w:rsidRPr="006F6396">
        <w:rPr>
          <w:rFonts w:ascii="Times New Roman" w:hAnsi="Times New Roman"/>
          <w:sz w:val="28"/>
          <w:szCs w:val="28"/>
        </w:rPr>
        <w:t xml:space="preserve">—  человеческое отношение к окружающим. Это необходимость проявления сочувствия к людям, оказания помощи, не причинения страданий. </w:t>
      </w:r>
    </w:p>
    <w:p w:rsidR="00BA33FC" w:rsidRPr="006F6396" w:rsidRDefault="00BA33FC" w:rsidP="001247CA">
      <w:pPr>
        <w:pStyle w:val="10"/>
        <w:rPr>
          <w:rFonts w:ascii="Times New Roman" w:hAnsi="Times New Roman"/>
          <w:sz w:val="28"/>
          <w:szCs w:val="28"/>
        </w:rPr>
      </w:pPr>
      <w:r w:rsidRPr="003F5C39">
        <w:rPr>
          <w:rFonts w:ascii="Times New Roman" w:hAnsi="Times New Roman"/>
          <w:b/>
          <w:i/>
          <w:color w:val="00B050"/>
          <w:sz w:val="28"/>
          <w:szCs w:val="28"/>
        </w:rPr>
        <w:t>Милосердие</w:t>
      </w:r>
      <w:r w:rsidRPr="006F6396">
        <w:rPr>
          <w:rFonts w:ascii="Times New Roman" w:hAnsi="Times New Roman"/>
          <w:b/>
          <w:sz w:val="28"/>
          <w:szCs w:val="28"/>
        </w:rPr>
        <w:t xml:space="preserve"> </w:t>
      </w:r>
      <w:r w:rsidRPr="006F6396">
        <w:rPr>
          <w:rFonts w:ascii="Times New Roman" w:hAnsi="Times New Roman"/>
          <w:sz w:val="28"/>
          <w:szCs w:val="28"/>
        </w:rPr>
        <w:t>– это сострадание. Это бескорыстная искренняя помощь нуждающимся. Милосердие проявляется в оказании материальной и моральной поддержки, всевозможной помощи.</w:t>
      </w:r>
    </w:p>
    <w:p w:rsidR="00BA33FC" w:rsidRPr="006F6396" w:rsidRDefault="00BA33FC" w:rsidP="001247CA">
      <w:pPr>
        <w:pStyle w:val="10"/>
        <w:rPr>
          <w:rFonts w:ascii="Times New Roman" w:hAnsi="Times New Roman"/>
          <w:sz w:val="28"/>
          <w:szCs w:val="28"/>
        </w:rPr>
      </w:pPr>
      <w:r w:rsidRPr="003F5C39">
        <w:rPr>
          <w:rFonts w:ascii="Times New Roman" w:hAnsi="Times New Roman"/>
          <w:b/>
          <w:color w:val="7030A0"/>
          <w:sz w:val="28"/>
          <w:szCs w:val="28"/>
        </w:rPr>
        <w:t xml:space="preserve">Милосердие </w:t>
      </w:r>
      <w:r w:rsidRPr="006F6396">
        <w:rPr>
          <w:rFonts w:ascii="Times New Roman" w:hAnsi="Times New Roman"/>
          <w:sz w:val="28"/>
          <w:szCs w:val="28"/>
        </w:rPr>
        <w:t>– это готовность помочь или простить кого-то из сострадания или соображений гуманности. Актом милосердия может быть подаяние милостыни нищему. Приютить бездомного котенка – это тоже означает проявить милосердие.</w:t>
      </w:r>
    </w:p>
    <w:p w:rsidR="00BA33FC" w:rsidRPr="006F6396" w:rsidRDefault="00BA33FC" w:rsidP="001247CA">
      <w:pPr>
        <w:pStyle w:val="10"/>
        <w:rPr>
          <w:rFonts w:ascii="Times New Roman" w:hAnsi="Times New Roman"/>
          <w:sz w:val="28"/>
          <w:szCs w:val="28"/>
        </w:rPr>
      </w:pPr>
      <w:r w:rsidRPr="007C17CD">
        <w:rPr>
          <w:rFonts w:ascii="Times New Roman" w:hAnsi="Times New Roman"/>
          <w:b/>
          <w:i/>
          <w:color w:val="E36C0A"/>
          <w:sz w:val="28"/>
          <w:szCs w:val="28"/>
        </w:rPr>
        <w:t>Доброта</w:t>
      </w:r>
      <w:r w:rsidRPr="003F5C39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6F6396">
        <w:rPr>
          <w:rFonts w:ascii="Times New Roman" w:hAnsi="Times New Roman"/>
          <w:sz w:val="28"/>
          <w:szCs w:val="28"/>
        </w:rPr>
        <w:t>– отзывчивость, душевное расположение к людям, стремление делать добро другим.</w:t>
      </w:r>
    </w:p>
    <w:p w:rsidR="00BA33FC" w:rsidRPr="006F6396" w:rsidRDefault="007C17CD" w:rsidP="00F65970">
      <w:pPr>
        <w:pStyle w:val="10"/>
        <w:rPr>
          <w:rFonts w:ascii="Times New Roman" w:hAnsi="Times New Roman"/>
          <w:sz w:val="28"/>
          <w:szCs w:val="28"/>
        </w:rPr>
      </w:pPr>
      <w:r>
        <w:rPr>
          <w:i/>
          <w:noProof/>
          <w:color w:val="92D050"/>
          <w:lang w:eastAsia="ru-RU"/>
        </w:rPr>
        <w:pict>
          <v:shape id="_x0000_s1027" type="#_x0000_t75" style="position:absolute;margin-left:424.5pt;margin-top:22.3pt;width:103.55pt;height:82.6pt;z-index:-20">
            <v:imagedata r:id="rId12" o:title=""/>
          </v:shape>
        </w:pict>
      </w:r>
      <w:r w:rsidR="00BA33FC" w:rsidRPr="003F5C39">
        <w:rPr>
          <w:rFonts w:ascii="Times New Roman" w:hAnsi="Times New Roman"/>
          <w:b/>
          <w:i/>
          <w:color w:val="92D050"/>
          <w:sz w:val="28"/>
          <w:szCs w:val="28"/>
        </w:rPr>
        <w:t>Доброта</w:t>
      </w:r>
      <w:r w:rsidR="00BA33FC" w:rsidRPr="006F6396">
        <w:rPr>
          <w:rFonts w:ascii="Times New Roman" w:hAnsi="Times New Roman"/>
          <w:b/>
          <w:sz w:val="28"/>
          <w:szCs w:val="28"/>
        </w:rPr>
        <w:t xml:space="preserve"> </w:t>
      </w:r>
      <w:r w:rsidR="00BA33FC" w:rsidRPr="006F6396">
        <w:rPr>
          <w:rFonts w:ascii="Times New Roman" w:hAnsi="Times New Roman"/>
          <w:sz w:val="28"/>
          <w:szCs w:val="28"/>
        </w:rPr>
        <w:t>– это то, что свершается добровольно, бескорыстно, для всеобщей пользы и для своей пользы, а не во вред себе.</w:t>
      </w:r>
    </w:p>
    <w:p w:rsidR="00BA33FC" w:rsidRDefault="00BA33FC" w:rsidP="000A47B1">
      <w:pPr>
        <w:pStyle w:val="2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Что лежит в основе толерантности?</w:t>
      </w:r>
    </w:p>
    <w:p w:rsidR="00BA33FC" w:rsidRPr="00D01459" w:rsidRDefault="00BA33FC" w:rsidP="000A47B1">
      <w:pPr>
        <w:pStyle w:val="2"/>
        <w:ind w:left="0"/>
        <w:rPr>
          <w:rFonts w:ascii="Times New Roman" w:hAnsi="Times New Roman"/>
          <w:b/>
          <w:sz w:val="28"/>
          <w:szCs w:val="28"/>
        </w:rPr>
      </w:pPr>
      <w:r w:rsidRPr="00D01459">
        <w:rPr>
          <w:rFonts w:ascii="Times New Roman" w:hAnsi="Times New Roman"/>
          <w:b/>
          <w:sz w:val="28"/>
          <w:szCs w:val="28"/>
        </w:rPr>
        <w:t xml:space="preserve"> (Просмотр видеоролика «Дети говорят о толерантности»)</w:t>
      </w:r>
    </w:p>
    <w:p w:rsidR="00BA33FC" w:rsidRPr="006F6396" w:rsidRDefault="00BA33FC" w:rsidP="00AD6F25">
      <w:pPr>
        <w:pStyle w:val="2"/>
        <w:ind w:left="0"/>
        <w:rPr>
          <w:rFonts w:ascii="Times New Roman" w:hAnsi="Times New Roman"/>
          <w:sz w:val="28"/>
          <w:szCs w:val="28"/>
        </w:rPr>
      </w:pPr>
    </w:p>
    <w:p w:rsidR="00BA33FC" w:rsidRPr="006F6396" w:rsidRDefault="00BA33FC" w:rsidP="000A47B1">
      <w:pPr>
        <w:pStyle w:val="10"/>
        <w:rPr>
          <w:rFonts w:ascii="Times New Roman" w:hAnsi="Times New Roman"/>
          <w:bCs/>
          <w:sz w:val="28"/>
          <w:szCs w:val="28"/>
        </w:rPr>
      </w:pPr>
      <w:r w:rsidRPr="006F6396">
        <w:rPr>
          <w:rFonts w:ascii="Times New Roman" w:hAnsi="Times New Roman"/>
          <w:b/>
          <w:color w:val="800080"/>
          <w:sz w:val="28"/>
          <w:szCs w:val="28"/>
        </w:rPr>
        <w:t>Вывод:</w:t>
      </w:r>
      <w:r w:rsidRPr="006F6396">
        <w:rPr>
          <w:rFonts w:ascii="Times New Roman" w:hAnsi="Times New Roman"/>
          <w:b/>
          <w:bCs/>
          <w:sz w:val="28"/>
          <w:szCs w:val="28"/>
        </w:rPr>
        <w:t xml:space="preserve"> Толерантность  - </w:t>
      </w:r>
      <w:r w:rsidRPr="006F6396">
        <w:rPr>
          <w:rFonts w:ascii="Times New Roman" w:hAnsi="Times New Roman"/>
          <w:bCs/>
          <w:sz w:val="28"/>
          <w:szCs w:val="28"/>
        </w:rPr>
        <w:t>это гармония в многообразии.</w:t>
      </w:r>
    </w:p>
    <w:p w:rsidR="00BA33FC" w:rsidRPr="006F6396" w:rsidRDefault="00BA33FC" w:rsidP="000A47B1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Cs/>
          <w:sz w:val="28"/>
          <w:szCs w:val="28"/>
        </w:rPr>
        <w:t xml:space="preserve">Толерантности способствуют: знания, открытость, общение и свобода мыслей, совести, убеждений. </w:t>
      </w:r>
    </w:p>
    <w:p w:rsidR="00BA33FC" w:rsidRPr="006F6396" w:rsidRDefault="00BA33FC" w:rsidP="000A47B1">
      <w:pPr>
        <w:pStyle w:val="2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Cs/>
          <w:sz w:val="28"/>
          <w:szCs w:val="28"/>
        </w:rPr>
        <w:t>Толерантность – путь к миру и согласию.</w:t>
      </w:r>
      <w:r w:rsidRPr="006F6396">
        <w:rPr>
          <w:rFonts w:ascii="Times New Roman" w:hAnsi="Times New Roman"/>
          <w:sz w:val="28"/>
          <w:szCs w:val="28"/>
        </w:rPr>
        <w:t xml:space="preserve"> </w:t>
      </w:r>
    </w:p>
    <w:p w:rsidR="00BA33FC" w:rsidRPr="006F6396" w:rsidRDefault="00BA33FC" w:rsidP="000A47B1">
      <w:pPr>
        <w:pStyle w:val="2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lastRenderedPageBreak/>
        <w:t xml:space="preserve">Нельзя назвать человека толерантным, если ему не присущи такие качества, как </w:t>
      </w:r>
      <w:r w:rsidRPr="00F65970">
        <w:rPr>
          <w:rFonts w:ascii="Times New Roman" w:hAnsi="Times New Roman"/>
          <w:sz w:val="28"/>
          <w:szCs w:val="28"/>
        </w:rPr>
        <w:t>доброта, милосердие, человечность.</w:t>
      </w:r>
      <w:r w:rsidRPr="006F6396">
        <w:rPr>
          <w:rFonts w:ascii="Times New Roman" w:hAnsi="Times New Roman"/>
          <w:sz w:val="28"/>
          <w:szCs w:val="28"/>
        </w:rPr>
        <w:t xml:space="preserve"> </w:t>
      </w:r>
    </w:p>
    <w:p w:rsidR="00BA33FC" w:rsidRPr="006F6396" w:rsidRDefault="00BA33FC" w:rsidP="000A47B1">
      <w:pPr>
        <w:pStyle w:val="2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Теперь вырастим традиционное  дерево Толерантности в нашем городе .   </w:t>
      </w:r>
    </w:p>
    <w:p w:rsidR="00BA33FC" w:rsidRPr="00F61191" w:rsidRDefault="007C17CD" w:rsidP="000A47B1">
      <w:pPr>
        <w:rPr>
          <w:rFonts w:ascii="Times New Roman" w:hAnsi="Times New Roman"/>
          <w:b/>
          <w:color w:val="C00000"/>
          <w:sz w:val="28"/>
          <w:szCs w:val="28"/>
        </w:rPr>
      </w:pPr>
      <w:r>
        <w:rPr>
          <w:noProof/>
        </w:rPr>
        <w:pict>
          <v:shape id="_x0000_s1035" type="#_x0000_t75" style="position:absolute;margin-left:44.95pt;margin-top:17.65pt;width:398.3pt;height:213.95pt;z-index:-14">
            <v:imagedata r:id="rId13" o:title="DSC03251"/>
          </v:shape>
        </w:pict>
      </w:r>
      <w:r w:rsidR="00BA33FC" w:rsidRPr="006F6396">
        <w:rPr>
          <w:rFonts w:ascii="Times New Roman" w:hAnsi="Times New Roman"/>
          <w:sz w:val="28"/>
          <w:szCs w:val="28"/>
        </w:rPr>
        <w:t xml:space="preserve">Представитель   группы наклеивает листочки на </w:t>
      </w:r>
      <w:r w:rsidR="00BA33FC" w:rsidRPr="00F61191">
        <w:rPr>
          <w:rFonts w:ascii="Times New Roman" w:hAnsi="Times New Roman"/>
          <w:b/>
          <w:color w:val="C00000"/>
          <w:sz w:val="28"/>
          <w:szCs w:val="28"/>
        </w:rPr>
        <w:t xml:space="preserve">«Дерево толерантности».        </w:t>
      </w:r>
    </w:p>
    <w:p w:rsidR="005F2336" w:rsidRDefault="005F2336" w:rsidP="00A96623">
      <w:pPr>
        <w:pStyle w:val="2"/>
        <w:ind w:left="0"/>
        <w:rPr>
          <w:rFonts w:ascii="Times New Roman" w:hAnsi="Times New Roman"/>
          <w:b/>
          <w:sz w:val="28"/>
          <w:szCs w:val="28"/>
          <w:u w:val="single"/>
        </w:rPr>
      </w:pPr>
    </w:p>
    <w:p w:rsidR="005F2336" w:rsidRDefault="005F2336" w:rsidP="00A96623">
      <w:pPr>
        <w:pStyle w:val="2"/>
        <w:ind w:left="0"/>
        <w:rPr>
          <w:rFonts w:ascii="Times New Roman" w:hAnsi="Times New Roman"/>
          <w:b/>
          <w:sz w:val="28"/>
          <w:szCs w:val="28"/>
          <w:u w:val="single"/>
        </w:rPr>
      </w:pPr>
    </w:p>
    <w:p w:rsidR="005F2336" w:rsidRDefault="005F2336" w:rsidP="00A96623">
      <w:pPr>
        <w:pStyle w:val="2"/>
        <w:ind w:left="0"/>
        <w:rPr>
          <w:rFonts w:ascii="Times New Roman" w:hAnsi="Times New Roman"/>
          <w:b/>
          <w:sz w:val="28"/>
          <w:szCs w:val="28"/>
          <w:u w:val="single"/>
        </w:rPr>
      </w:pPr>
    </w:p>
    <w:p w:rsidR="005F2336" w:rsidRDefault="005F2336" w:rsidP="00A96623">
      <w:pPr>
        <w:pStyle w:val="2"/>
        <w:ind w:left="0"/>
        <w:rPr>
          <w:rFonts w:ascii="Times New Roman" w:hAnsi="Times New Roman"/>
          <w:b/>
          <w:sz w:val="28"/>
          <w:szCs w:val="28"/>
          <w:u w:val="single"/>
        </w:rPr>
      </w:pPr>
    </w:p>
    <w:p w:rsidR="005F2336" w:rsidRDefault="005F2336" w:rsidP="00A96623">
      <w:pPr>
        <w:pStyle w:val="2"/>
        <w:ind w:left="0"/>
        <w:rPr>
          <w:rFonts w:ascii="Times New Roman" w:hAnsi="Times New Roman"/>
          <w:b/>
          <w:sz w:val="28"/>
          <w:szCs w:val="28"/>
          <w:u w:val="single"/>
        </w:rPr>
      </w:pPr>
    </w:p>
    <w:p w:rsidR="005F2336" w:rsidRDefault="005F2336" w:rsidP="00A96623">
      <w:pPr>
        <w:pStyle w:val="2"/>
        <w:ind w:left="0"/>
        <w:rPr>
          <w:rFonts w:ascii="Times New Roman" w:hAnsi="Times New Roman"/>
          <w:b/>
          <w:sz w:val="28"/>
          <w:szCs w:val="28"/>
          <w:u w:val="single"/>
        </w:rPr>
      </w:pPr>
    </w:p>
    <w:p w:rsidR="005F2336" w:rsidRDefault="005F2336" w:rsidP="00A96623">
      <w:pPr>
        <w:pStyle w:val="2"/>
        <w:ind w:left="0"/>
        <w:rPr>
          <w:rFonts w:ascii="Times New Roman" w:hAnsi="Times New Roman"/>
          <w:b/>
          <w:sz w:val="28"/>
          <w:szCs w:val="28"/>
          <w:u w:val="single"/>
        </w:rPr>
      </w:pPr>
    </w:p>
    <w:p w:rsidR="005F2336" w:rsidRDefault="005F2336" w:rsidP="00A96623">
      <w:pPr>
        <w:pStyle w:val="2"/>
        <w:ind w:left="0"/>
        <w:rPr>
          <w:rFonts w:ascii="Times New Roman" w:hAnsi="Times New Roman"/>
          <w:b/>
          <w:sz w:val="28"/>
          <w:szCs w:val="28"/>
          <w:u w:val="single"/>
        </w:rPr>
      </w:pPr>
    </w:p>
    <w:p w:rsidR="005F2336" w:rsidRDefault="005F2336" w:rsidP="00A96623">
      <w:pPr>
        <w:pStyle w:val="2"/>
        <w:ind w:left="0"/>
        <w:rPr>
          <w:rFonts w:ascii="Times New Roman" w:hAnsi="Times New Roman"/>
          <w:b/>
          <w:sz w:val="28"/>
          <w:szCs w:val="28"/>
          <w:u w:val="single"/>
        </w:rPr>
      </w:pPr>
    </w:p>
    <w:p w:rsidR="005F2336" w:rsidRDefault="005F2336" w:rsidP="00A96623">
      <w:pPr>
        <w:pStyle w:val="2"/>
        <w:ind w:left="0"/>
        <w:rPr>
          <w:rFonts w:ascii="Times New Roman" w:hAnsi="Times New Roman"/>
          <w:b/>
          <w:sz w:val="28"/>
          <w:szCs w:val="28"/>
          <w:u w:val="single"/>
        </w:rPr>
      </w:pPr>
    </w:p>
    <w:p w:rsidR="005F2336" w:rsidRDefault="005F2336" w:rsidP="00A96623">
      <w:pPr>
        <w:pStyle w:val="2"/>
        <w:ind w:left="0"/>
        <w:rPr>
          <w:rFonts w:ascii="Times New Roman" w:hAnsi="Times New Roman"/>
          <w:b/>
          <w:sz w:val="28"/>
          <w:szCs w:val="28"/>
          <w:u w:val="single"/>
        </w:rPr>
      </w:pPr>
    </w:p>
    <w:p w:rsidR="00BA33FC" w:rsidRPr="003F5C39" w:rsidRDefault="00BA33FC" w:rsidP="00A96623">
      <w:pPr>
        <w:pStyle w:val="2"/>
        <w:ind w:left="0"/>
        <w:rPr>
          <w:rFonts w:ascii="Times New Roman" w:hAnsi="Times New Roman"/>
          <w:b/>
          <w:color w:val="0000FF"/>
          <w:sz w:val="28"/>
          <w:szCs w:val="28"/>
          <w:u w:val="single"/>
        </w:rPr>
      </w:pPr>
      <w:r w:rsidRPr="003F5C39">
        <w:rPr>
          <w:rFonts w:ascii="Times New Roman" w:hAnsi="Times New Roman"/>
          <w:b/>
          <w:color w:val="0000FF"/>
          <w:sz w:val="28"/>
          <w:szCs w:val="28"/>
          <w:u w:val="single"/>
        </w:rPr>
        <w:t>2.Художники.</w:t>
      </w:r>
    </w:p>
    <w:p w:rsidR="00BA33FC" w:rsidRPr="006F6396" w:rsidRDefault="00BA33FC" w:rsidP="00963011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Задача  художников нарисовать портреты героев совершавших добрые поступки ( по произведениям     литературного  чтения) </w:t>
      </w:r>
    </w:p>
    <w:p w:rsidR="00BA33FC" w:rsidRPr="006F6396" w:rsidRDefault="00BA33FC" w:rsidP="00963011">
      <w:pPr>
        <w:pStyle w:val="2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Группа детей рассказывают и задают вопросы . Демонстрация рисунков .</w:t>
      </w:r>
    </w:p>
    <w:p w:rsidR="00BA33FC" w:rsidRPr="003F5C39" w:rsidRDefault="00BA33FC" w:rsidP="00963011">
      <w:pPr>
        <w:pStyle w:val="2"/>
        <w:ind w:left="0"/>
        <w:rPr>
          <w:rFonts w:ascii="Times New Roman" w:hAnsi="Times New Roman"/>
          <w:color w:val="0000FF"/>
          <w:sz w:val="28"/>
          <w:szCs w:val="28"/>
        </w:rPr>
      </w:pPr>
    </w:p>
    <w:p w:rsidR="00BA33FC" w:rsidRPr="003F5C39" w:rsidRDefault="00BA33FC" w:rsidP="00A96623">
      <w:pPr>
        <w:pStyle w:val="2"/>
        <w:ind w:left="0"/>
        <w:rPr>
          <w:rFonts w:ascii="Times New Roman" w:hAnsi="Times New Roman"/>
          <w:color w:val="0000FF"/>
          <w:sz w:val="28"/>
          <w:szCs w:val="28"/>
        </w:rPr>
      </w:pPr>
      <w:r w:rsidRPr="003F5C39">
        <w:rPr>
          <w:rFonts w:ascii="Times New Roman" w:hAnsi="Times New Roman"/>
          <w:color w:val="0000FF"/>
          <w:sz w:val="28"/>
          <w:szCs w:val="28"/>
        </w:rPr>
        <w:t xml:space="preserve">-Давайте поклоняться доброте! </w:t>
      </w:r>
    </w:p>
    <w:p w:rsidR="00BA33FC" w:rsidRPr="003F5C39" w:rsidRDefault="00BA33FC" w:rsidP="00A96623">
      <w:pPr>
        <w:pStyle w:val="2"/>
        <w:ind w:left="0"/>
        <w:rPr>
          <w:rFonts w:ascii="Times New Roman" w:hAnsi="Times New Roman"/>
          <w:color w:val="0000FF"/>
          <w:sz w:val="28"/>
          <w:szCs w:val="28"/>
        </w:rPr>
      </w:pPr>
      <w:r w:rsidRPr="003F5C39">
        <w:rPr>
          <w:rFonts w:ascii="Times New Roman" w:hAnsi="Times New Roman"/>
          <w:color w:val="0000FF"/>
          <w:sz w:val="28"/>
          <w:szCs w:val="28"/>
        </w:rPr>
        <w:t xml:space="preserve">Давайте с думой жить о доброте. </w:t>
      </w:r>
    </w:p>
    <w:p w:rsidR="00BA33FC" w:rsidRPr="003F5C39" w:rsidRDefault="00BA33FC" w:rsidP="00A96623">
      <w:pPr>
        <w:pStyle w:val="2"/>
        <w:ind w:left="0"/>
        <w:rPr>
          <w:rFonts w:ascii="Times New Roman" w:hAnsi="Times New Roman"/>
          <w:color w:val="0000FF"/>
          <w:sz w:val="28"/>
          <w:szCs w:val="28"/>
        </w:rPr>
      </w:pPr>
      <w:r w:rsidRPr="003F5C39">
        <w:rPr>
          <w:rFonts w:ascii="Times New Roman" w:hAnsi="Times New Roman"/>
          <w:color w:val="0000FF"/>
          <w:sz w:val="28"/>
          <w:szCs w:val="28"/>
        </w:rPr>
        <w:t xml:space="preserve">Вся в голубой и звёздной красоте </w:t>
      </w:r>
    </w:p>
    <w:p w:rsidR="00BA33FC" w:rsidRPr="003F5C39" w:rsidRDefault="00BA33FC" w:rsidP="00A96623">
      <w:pPr>
        <w:pStyle w:val="2"/>
        <w:ind w:left="0"/>
        <w:rPr>
          <w:rFonts w:ascii="Times New Roman" w:hAnsi="Times New Roman"/>
          <w:color w:val="0000FF"/>
          <w:sz w:val="28"/>
          <w:szCs w:val="28"/>
        </w:rPr>
      </w:pPr>
      <w:r w:rsidRPr="003F5C39">
        <w:rPr>
          <w:rFonts w:ascii="Times New Roman" w:hAnsi="Times New Roman"/>
          <w:color w:val="0000FF"/>
          <w:sz w:val="28"/>
          <w:szCs w:val="28"/>
        </w:rPr>
        <w:t xml:space="preserve">Земля добра: она дарит нас хлебом, </w:t>
      </w:r>
    </w:p>
    <w:p w:rsidR="00BA33FC" w:rsidRPr="003F5C39" w:rsidRDefault="00BA33FC" w:rsidP="00A96623">
      <w:pPr>
        <w:pStyle w:val="2"/>
        <w:ind w:left="0"/>
        <w:rPr>
          <w:rFonts w:ascii="Times New Roman" w:hAnsi="Times New Roman"/>
          <w:color w:val="0000FF"/>
          <w:sz w:val="28"/>
          <w:szCs w:val="28"/>
        </w:rPr>
      </w:pPr>
      <w:r w:rsidRPr="003F5C39">
        <w:rPr>
          <w:rFonts w:ascii="Times New Roman" w:hAnsi="Times New Roman"/>
          <w:color w:val="0000FF"/>
          <w:sz w:val="28"/>
          <w:szCs w:val="28"/>
        </w:rPr>
        <w:t xml:space="preserve">Живой водой и деревом в цвету. </w:t>
      </w:r>
    </w:p>
    <w:p w:rsidR="00BA33FC" w:rsidRPr="003F5C39" w:rsidRDefault="00BA33FC" w:rsidP="00A96623">
      <w:pPr>
        <w:pStyle w:val="2"/>
        <w:ind w:left="0"/>
        <w:rPr>
          <w:rFonts w:ascii="Times New Roman" w:hAnsi="Times New Roman"/>
          <w:color w:val="0000FF"/>
          <w:sz w:val="28"/>
          <w:szCs w:val="28"/>
        </w:rPr>
      </w:pPr>
      <w:r w:rsidRPr="003F5C39">
        <w:rPr>
          <w:rFonts w:ascii="Times New Roman" w:hAnsi="Times New Roman"/>
          <w:color w:val="0000FF"/>
          <w:sz w:val="28"/>
          <w:szCs w:val="28"/>
        </w:rPr>
        <w:t xml:space="preserve">Под этим вечно неспокойным небом   </w:t>
      </w:r>
    </w:p>
    <w:p w:rsidR="00BA33FC" w:rsidRPr="003F5C39" w:rsidRDefault="00BA33FC" w:rsidP="00A96623">
      <w:pPr>
        <w:pStyle w:val="2"/>
        <w:ind w:left="0"/>
        <w:rPr>
          <w:rFonts w:ascii="Times New Roman" w:hAnsi="Times New Roman"/>
          <w:color w:val="0000FF"/>
          <w:sz w:val="28"/>
          <w:szCs w:val="28"/>
        </w:rPr>
      </w:pPr>
      <w:r w:rsidRPr="003F5C39">
        <w:rPr>
          <w:rFonts w:ascii="Times New Roman" w:hAnsi="Times New Roman"/>
          <w:color w:val="0000FF"/>
          <w:sz w:val="28"/>
          <w:szCs w:val="28"/>
        </w:rPr>
        <w:t>Давайте воевать за доброту.</w:t>
      </w:r>
    </w:p>
    <w:p w:rsidR="00BA33FC" w:rsidRPr="006F6396" w:rsidRDefault="00BA33FC" w:rsidP="00A96623">
      <w:pPr>
        <w:pStyle w:val="2"/>
        <w:ind w:left="0"/>
        <w:rPr>
          <w:rFonts w:ascii="Times New Roman" w:hAnsi="Times New Roman"/>
          <w:sz w:val="28"/>
          <w:szCs w:val="28"/>
        </w:rPr>
      </w:pPr>
    </w:p>
    <w:p w:rsidR="00BA33FC" w:rsidRPr="006F6396" w:rsidRDefault="00BA33FC" w:rsidP="00154E7A">
      <w:pPr>
        <w:pStyle w:val="2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color w:val="800080"/>
          <w:sz w:val="28"/>
          <w:szCs w:val="28"/>
        </w:rPr>
        <w:t>Вывод:</w:t>
      </w:r>
      <w:r w:rsidR="005F2336">
        <w:rPr>
          <w:rFonts w:ascii="Times New Roman" w:hAnsi="Times New Roman"/>
          <w:sz w:val="28"/>
          <w:szCs w:val="28"/>
        </w:rPr>
        <w:t xml:space="preserve"> </w:t>
      </w:r>
      <w:r w:rsidRPr="006F6396">
        <w:rPr>
          <w:rFonts w:ascii="Times New Roman" w:hAnsi="Times New Roman"/>
          <w:sz w:val="28"/>
          <w:szCs w:val="28"/>
        </w:rPr>
        <w:t xml:space="preserve"> «Если бы люди ценили собственную индивидуальность, </w:t>
      </w:r>
    </w:p>
    <w:p w:rsidR="00BA33FC" w:rsidRPr="006F6396" w:rsidRDefault="00BA33FC" w:rsidP="00A96623">
      <w:pPr>
        <w:pStyle w:val="2"/>
        <w:rPr>
          <w:rFonts w:ascii="Times New Roman" w:hAnsi="Times New Roman"/>
          <w:b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           им было бы легче принимать отличия других.» </w:t>
      </w:r>
    </w:p>
    <w:p w:rsidR="00BA33FC" w:rsidRPr="006F6396" w:rsidRDefault="007C17CD" w:rsidP="000A47B1">
      <w:pPr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 id="_x0000_s1032" type="#_x0000_t75" style="position:absolute;margin-left:295.5pt;margin-top:12.75pt;width:210.05pt;height:202.15pt;z-index:-17">
            <v:imagedata r:id="rId14" o:title="Дерево1"/>
          </v:shape>
        </w:pict>
      </w:r>
      <w:r w:rsidR="00BA33FC" w:rsidRPr="006F6396">
        <w:rPr>
          <w:rFonts w:ascii="Times New Roman" w:hAnsi="Times New Roman"/>
          <w:sz w:val="28"/>
          <w:szCs w:val="28"/>
        </w:rPr>
        <w:t xml:space="preserve">Представитель   группы наклеивает листочки на </w:t>
      </w:r>
      <w:r w:rsidR="00BA33FC" w:rsidRPr="00F61191">
        <w:rPr>
          <w:rFonts w:ascii="Times New Roman" w:hAnsi="Times New Roman"/>
          <w:b/>
          <w:color w:val="C00000"/>
          <w:sz w:val="28"/>
          <w:szCs w:val="28"/>
        </w:rPr>
        <w:t>«Дерево толерантности».</w:t>
      </w:r>
      <w:r w:rsidR="00BA33FC" w:rsidRPr="006F6396">
        <w:rPr>
          <w:rFonts w:ascii="Times New Roman" w:hAnsi="Times New Roman"/>
          <w:sz w:val="28"/>
          <w:szCs w:val="28"/>
        </w:rPr>
        <w:t xml:space="preserve">            </w:t>
      </w:r>
    </w:p>
    <w:p w:rsidR="00BA33FC" w:rsidRPr="003F5C39" w:rsidRDefault="00BA33FC" w:rsidP="004F35F8">
      <w:pPr>
        <w:pStyle w:val="2"/>
        <w:ind w:left="0"/>
        <w:rPr>
          <w:rFonts w:ascii="Times New Roman" w:hAnsi="Times New Roman"/>
          <w:b/>
          <w:color w:val="0C900F"/>
          <w:sz w:val="28"/>
          <w:szCs w:val="28"/>
          <w:u w:val="single"/>
        </w:rPr>
      </w:pPr>
      <w:r w:rsidRPr="003F5C39">
        <w:rPr>
          <w:rFonts w:ascii="Times New Roman" w:hAnsi="Times New Roman"/>
          <w:b/>
          <w:color w:val="0C900F"/>
          <w:sz w:val="28"/>
          <w:szCs w:val="28"/>
          <w:u w:val="single"/>
        </w:rPr>
        <w:t>3. Литераторы</w:t>
      </w:r>
    </w:p>
    <w:p w:rsidR="00BA33FC" w:rsidRPr="006F6396" w:rsidRDefault="00BA33FC" w:rsidP="004F35F8">
      <w:pPr>
        <w:pStyle w:val="2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Проводится работа над пословицами и их анализ. </w:t>
      </w:r>
    </w:p>
    <w:p w:rsidR="00BA33FC" w:rsidRPr="006F6396" w:rsidRDefault="00BA33FC" w:rsidP="00A03140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Когда ты хочешь молвить слово, </w:t>
      </w:r>
    </w:p>
    <w:p w:rsidR="00BA33FC" w:rsidRPr="006F6396" w:rsidRDefault="00BA33FC" w:rsidP="00A03140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lastRenderedPageBreak/>
        <w:t>Мой друг, подумай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6F6396">
        <w:rPr>
          <w:rFonts w:ascii="Times New Roman" w:hAnsi="Times New Roman"/>
          <w:sz w:val="28"/>
          <w:szCs w:val="28"/>
        </w:rPr>
        <w:t>- не спеши.</w:t>
      </w:r>
    </w:p>
    <w:p w:rsidR="00BA33FC" w:rsidRPr="006F6396" w:rsidRDefault="00BA33FC" w:rsidP="00A03140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Оно бывает то сурово,</w:t>
      </w:r>
    </w:p>
    <w:p w:rsidR="00BA33FC" w:rsidRPr="006F6396" w:rsidRDefault="00BA33FC" w:rsidP="00A03140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То рождено теплом души.</w:t>
      </w:r>
    </w:p>
    <w:p w:rsidR="00BA33FC" w:rsidRPr="00F65970" w:rsidRDefault="00BA33FC" w:rsidP="004F35F8">
      <w:pPr>
        <w:pStyle w:val="2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</w:t>
      </w:r>
      <w:r w:rsidRPr="00F65970">
        <w:rPr>
          <w:rFonts w:ascii="Times New Roman" w:hAnsi="Times New Roman"/>
          <w:sz w:val="28"/>
          <w:szCs w:val="28"/>
        </w:rPr>
        <w:t>Выступления детей.</w:t>
      </w:r>
      <w:r>
        <w:rPr>
          <w:rFonts w:ascii="Times New Roman" w:hAnsi="Times New Roman"/>
          <w:sz w:val="28"/>
          <w:szCs w:val="28"/>
        </w:rPr>
        <w:t>)</w:t>
      </w:r>
    </w:p>
    <w:p w:rsidR="00BA33FC" w:rsidRPr="006F6396" w:rsidRDefault="00BA33FC" w:rsidP="00A03140">
      <w:pPr>
        <w:pStyle w:val="2"/>
        <w:ind w:left="0"/>
        <w:rPr>
          <w:rFonts w:ascii="Times New Roman" w:hAnsi="Times New Roman"/>
          <w:b/>
          <w:sz w:val="28"/>
          <w:szCs w:val="28"/>
        </w:rPr>
      </w:pPr>
      <w:r w:rsidRPr="00F65970">
        <w:rPr>
          <w:rFonts w:ascii="Times New Roman" w:hAnsi="Times New Roman"/>
          <w:sz w:val="28"/>
          <w:szCs w:val="28"/>
        </w:rPr>
        <w:t>Выслушиваются ответы детей.</w:t>
      </w:r>
      <w:r w:rsidRPr="006F6396">
        <w:rPr>
          <w:rFonts w:ascii="Times New Roman" w:hAnsi="Times New Roman"/>
          <w:sz w:val="28"/>
          <w:szCs w:val="28"/>
        </w:rPr>
        <w:br/>
      </w:r>
      <w:r w:rsidRPr="00F65970">
        <w:rPr>
          <w:rFonts w:ascii="Times New Roman" w:hAnsi="Times New Roman"/>
          <w:b/>
          <w:sz w:val="28"/>
          <w:szCs w:val="28"/>
          <w:u w:val="single"/>
        </w:rPr>
        <w:t>Просмотр притчи    «Семья»  и ее обсуждение.</w:t>
      </w:r>
    </w:p>
    <w:p w:rsidR="00BA33FC" w:rsidRPr="006F6396" w:rsidRDefault="00BA33FC" w:rsidP="00B63050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Толерантная семья.  Какими качествами должна обладать семья, ваша семья?    </w:t>
      </w:r>
    </w:p>
    <w:p w:rsidR="00BA33FC" w:rsidRPr="006F6396" w:rsidRDefault="00BA33FC" w:rsidP="00A96623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(выслушать ответы)</w:t>
      </w:r>
    </w:p>
    <w:p w:rsidR="00BA33FC" w:rsidRPr="006F6396" w:rsidRDefault="00BA33FC" w:rsidP="00A96623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Вывод:</w:t>
      </w:r>
      <w:r w:rsidRPr="00FD2A44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BA33FC" w:rsidRPr="006F6396" w:rsidRDefault="00BA33FC" w:rsidP="00A96623">
      <w:pPr>
        <w:numPr>
          <w:ilvl w:val="1"/>
          <w:numId w:val="14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 все терпимые и терпеливые; </w:t>
      </w:r>
    </w:p>
    <w:p w:rsidR="00BA33FC" w:rsidRPr="006F6396" w:rsidRDefault="00BA33FC" w:rsidP="00A96623">
      <w:pPr>
        <w:numPr>
          <w:ilvl w:val="1"/>
          <w:numId w:val="14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 здоровые, добрые, любящие;</w:t>
      </w:r>
    </w:p>
    <w:p w:rsidR="00BA33FC" w:rsidRPr="006F6396" w:rsidRDefault="00BA33FC" w:rsidP="00A96623">
      <w:pPr>
        <w:numPr>
          <w:ilvl w:val="1"/>
          <w:numId w:val="14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>уважающие, понимающие, поддерживающие друг друга;</w:t>
      </w:r>
    </w:p>
    <w:p w:rsidR="00BA33FC" w:rsidRPr="006F6396" w:rsidRDefault="00BA33FC" w:rsidP="00A96623">
      <w:pPr>
        <w:numPr>
          <w:ilvl w:val="1"/>
          <w:numId w:val="14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 окружающие друг друга заботой;</w:t>
      </w:r>
    </w:p>
    <w:p w:rsidR="00BA33FC" w:rsidRPr="006F6396" w:rsidRDefault="00BA33FC" w:rsidP="00A96623">
      <w:pPr>
        <w:numPr>
          <w:ilvl w:val="1"/>
          <w:numId w:val="14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 внимательные, отзывчивые, интересующиеся планами и заботами друг друга;</w:t>
      </w:r>
    </w:p>
    <w:p w:rsidR="00BA33FC" w:rsidRPr="006F6396" w:rsidRDefault="00BA33FC" w:rsidP="00A96623">
      <w:pPr>
        <w:spacing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>- успешные, независимые, счастливые.</w:t>
      </w:r>
    </w:p>
    <w:p w:rsidR="005F2336" w:rsidRDefault="007C17CD" w:rsidP="00431B27">
      <w:pPr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 id="_x0000_s1036" type="#_x0000_t75" style="position:absolute;margin-left:33pt;margin-top:26.55pt;width:446.25pt;height:265.15pt;z-index:-13">
            <v:imagedata r:id="rId15" o:title="DSC03254"/>
          </v:shape>
        </w:pict>
      </w:r>
      <w:r w:rsidR="00BA33FC" w:rsidRPr="006F6396">
        <w:rPr>
          <w:rFonts w:ascii="Times New Roman" w:hAnsi="Times New Roman"/>
          <w:sz w:val="28"/>
          <w:szCs w:val="28"/>
        </w:rPr>
        <w:t xml:space="preserve">Представитель   группы наклеивает листочки на </w:t>
      </w:r>
      <w:r w:rsidR="00BA33FC" w:rsidRPr="00F61191">
        <w:rPr>
          <w:rFonts w:ascii="Times New Roman" w:hAnsi="Times New Roman"/>
          <w:b/>
          <w:color w:val="C00000"/>
          <w:sz w:val="28"/>
          <w:szCs w:val="28"/>
        </w:rPr>
        <w:t>«Дерево толерантности».</w:t>
      </w:r>
      <w:r w:rsidR="00BA33FC" w:rsidRPr="006F6396">
        <w:rPr>
          <w:rFonts w:ascii="Times New Roman" w:hAnsi="Times New Roman"/>
          <w:sz w:val="28"/>
          <w:szCs w:val="28"/>
        </w:rPr>
        <w:t xml:space="preserve">            </w:t>
      </w:r>
    </w:p>
    <w:p w:rsidR="00BA33FC" w:rsidRPr="00AA51B4" w:rsidRDefault="00BA33FC" w:rsidP="00431B27">
      <w:pPr>
        <w:rPr>
          <w:rFonts w:ascii="Times New Roman" w:hAnsi="Times New Roman"/>
          <w:b/>
          <w:sz w:val="28"/>
          <w:szCs w:val="28"/>
        </w:rPr>
      </w:pPr>
      <w:r w:rsidRPr="00AA51B4">
        <w:rPr>
          <w:rFonts w:ascii="Times New Roman" w:hAnsi="Times New Roman"/>
          <w:b/>
          <w:sz w:val="28"/>
          <w:szCs w:val="28"/>
        </w:rPr>
        <w:t xml:space="preserve"> </w:t>
      </w:r>
    </w:p>
    <w:p w:rsidR="00AA51B4" w:rsidRDefault="00AA51B4" w:rsidP="00431B27">
      <w:pPr>
        <w:rPr>
          <w:rFonts w:ascii="Times New Roman" w:hAnsi="Times New Roman"/>
          <w:sz w:val="28"/>
          <w:szCs w:val="28"/>
        </w:rPr>
      </w:pPr>
    </w:p>
    <w:p w:rsidR="00AA51B4" w:rsidRDefault="00AA51B4" w:rsidP="00431B27">
      <w:pPr>
        <w:rPr>
          <w:rFonts w:ascii="Times New Roman" w:hAnsi="Times New Roman"/>
          <w:sz w:val="28"/>
          <w:szCs w:val="28"/>
        </w:rPr>
      </w:pPr>
    </w:p>
    <w:p w:rsidR="00AA51B4" w:rsidRDefault="00AA51B4" w:rsidP="00431B27">
      <w:pPr>
        <w:rPr>
          <w:rFonts w:ascii="Times New Roman" w:hAnsi="Times New Roman"/>
          <w:sz w:val="28"/>
          <w:szCs w:val="28"/>
        </w:rPr>
      </w:pPr>
    </w:p>
    <w:p w:rsidR="00AA51B4" w:rsidRDefault="00AA51B4" w:rsidP="00431B27">
      <w:pPr>
        <w:rPr>
          <w:rFonts w:ascii="Times New Roman" w:hAnsi="Times New Roman"/>
          <w:sz w:val="28"/>
          <w:szCs w:val="28"/>
        </w:rPr>
      </w:pPr>
    </w:p>
    <w:p w:rsidR="00AA51B4" w:rsidRDefault="00AA51B4" w:rsidP="00431B27">
      <w:pPr>
        <w:rPr>
          <w:rFonts w:ascii="Times New Roman" w:hAnsi="Times New Roman"/>
          <w:sz w:val="28"/>
          <w:szCs w:val="28"/>
        </w:rPr>
      </w:pPr>
    </w:p>
    <w:p w:rsidR="00AA51B4" w:rsidRDefault="00AA51B4" w:rsidP="00431B27">
      <w:pPr>
        <w:rPr>
          <w:rFonts w:ascii="Times New Roman" w:hAnsi="Times New Roman"/>
          <w:sz w:val="28"/>
          <w:szCs w:val="28"/>
        </w:rPr>
      </w:pPr>
    </w:p>
    <w:p w:rsidR="00AA51B4" w:rsidRDefault="00AA51B4" w:rsidP="00431B27">
      <w:pPr>
        <w:rPr>
          <w:rFonts w:ascii="Times New Roman" w:hAnsi="Times New Roman"/>
          <w:sz w:val="28"/>
          <w:szCs w:val="28"/>
        </w:rPr>
      </w:pPr>
    </w:p>
    <w:p w:rsidR="00AA51B4" w:rsidRDefault="00AA51B4" w:rsidP="00431B27">
      <w:pPr>
        <w:rPr>
          <w:rFonts w:ascii="Times New Roman" w:hAnsi="Times New Roman"/>
          <w:sz w:val="28"/>
          <w:szCs w:val="28"/>
        </w:rPr>
      </w:pPr>
    </w:p>
    <w:p w:rsidR="00AA51B4" w:rsidRDefault="00AA51B4" w:rsidP="00431B27">
      <w:pPr>
        <w:rPr>
          <w:rFonts w:ascii="Times New Roman" w:hAnsi="Times New Roman"/>
          <w:sz w:val="28"/>
          <w:szCs w:val="28"/>
        </w:rPr>
      </w:pPr>
    </w:p>
    <w:p w:rsidR="00BA33FC" w:rsidRPr="006F6396" w:rsidRDefault="00BA33FC" w:rsidP="00431B27">
      <w:pPr>
        <w:rPr>
          <w:rFonts w:ascii="Times New Roman" w:hAnsi="Times New Roman"/>
          <w:sz w:val="28"/>
          <w:szCs w:val="28"/>
        </w:rPr>
      </w:pPr>
      <w:r w:rsidRPr="00F65970">
        <w:rPr>
          <w:rFonts w:ascii="Times New Roman" w:hAnsi="Times New Roman"/>
          <w:sz w:val="28"/>
          <w:szCs w:val="28"/>
        </w:rPr>
        <w:t xml:space="preserve">4.Выступление  группы </w:t>
      </w:r>
      <w:r w:rsidRPr="003F5C39">
        <w:rPr>
          <w:rFonts w:ascii="Times New Roman" w:hAnsi="Times New Roman"/>
          <w:b/>
          <w:color w:val="7030A0"/>
          <w:sz w:val="28"/>
          <w:szCs w:val="28"/>
          <w:u w:val="single"/>
        </w:rPr>
        <w:t>«Поэты»</w:t>
      </w:r>
    </w:p>
    <w:p w:rsidR="00BA33FC" w:rsidRPr="006F6396" w:rsidRDefault="00BA33FC" w:rsidP="00431B27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 Группа детей</w:t>
      </w:r>
      <w:r>
        <w:rPr>
          <w:rFonts w:ascii="Times New Roman" w:hAnsi="Times New Roman"/>
          <w:sz w:val="28"/>
          <w:szCs w:val="28"/>
        </w:rPr>
        <w:t xml:space="preserve"> подобрали стихотворения и игры</w:t>
      </w:r>
      <w:r w:rsidRPr="006F6396">
        <w:rPr>
          <w:rFonts w:ascii="Times New Roman" w:hAnsi="Times New Roman"/>
          <w:sz w:val="28"/>
          <w:szCs w:val="28"/>
        </w:rPr>
        <w:t>, способствующие формированию толерантного общения.</w:t>
      </w:r>
    </w:p>
    <w:p w:rsidR="00902529" w:rsidRDefault="00902529" w:rsidP="009F7858">
      <w:pPr>
        <w:rPr>
          <w:rFonts w:ascii="Times New Roman" w:hAnsi="Times New Roman"/>
          <w:b/>
          <w:i/>
          <w:color w:val="FF0066"/>
          <w:sz w:val="28"/>
          <w:szCs w:val="28"/>
        </w:rPr>
      </w:pPr>
    </w:p>
    <w:p w:rsidR="00902529" w:rsidRDefault="00902529" w:rsidP="009F7858">
      <w:pPr>
        <w:rPr>
          <w:rFonts w:ascii="Times New Roman" w:hAnsi="Times New Roman"/>
          <w:b/>
          <w:i/>
          <w:color w:val="FF0066"/>
          <w:sz w:val="28"/>
          <w:szCs w:val="28"/>
        </w:rPr>
      </w:pPr>
    </w:p>
    <w:p w:rsidR="00BA33FC" w:rsidRPr="003F5C39" w:rsidRDefault="00BA33FC" w:rsidP="009F7858">
      <w:pPr>
        <w:rPr>
          <w:rFonts w:ascii="Times New Roman" w:hAnsi="Times New Roman"/>
          <w:b/>
          <w:i/>
          <w:color w:val="FF0066"/>
          <w:sz w:val="28"/>
          <w:szCs w:val="28"/>
        </w:rPr>
      </w:pPr>
      <w:r w:rsidRPr="003F5C39">
        <w:rPr>
          <w:rFonts w:ascii="Times New Roman" w:hAnsi="Times New Roman"/>
          <w:b/>
          <w:i/>
          <w:color w:val="FF0066"/>
          <w:sz w:val="28"/>
          <w:szCs w:val="28"/>
        </w:rPr>
        <w:t>Друзья мои!</w:t>
      </w:r>
    </w:p>
    <w:p w:rsidR="00BA33FC" w:rsidRPr="003F5C39" w:rsidRDefault="00BA33FC" w:rsidP="009F7858">
      <w:pPr>
        <w:rPr>
          <w:rFonts w:ascii="Times New Roman" w:hAnsi="Times New Roman"/>
          <w:b/>
          <w:i/>
          <w:color w:val="FF0066"/>
          <w:sz w:val="28"/>
          <w:szCs w:val="28"/>
        </w:rPr>
      </w:pPr>
      <w:r w:rsidRPr="003F5C39">
        <w:rPr>
          <w:rFonts w:ascii="Times New Roman" w:hAnsi="Times New Roman"/>
          <w:b/>
          <w:i/>
          <w:color w:val="FF0066"/>
          <w:sz w:val="28"/>
          <w:szCs w:val="28"/>
        </w:rPr>
        <w:t>Внушайте людям веру!</w:t>
      </w:r>
    </w:p>
    <w:p w:rsidR="00BA33FC" w:rsidRPr="003F5C39" w:rsidRDefault="00BA33FC" w:rsidP="009F7858">
      <w:pPr>
        <w:rPr>
          <w:rFonts w:ascii="Times New Roman" w:hAnsi="Times New Roman"/>
          <w:b/>
          <w:i/>
          <w:color w:val="FF0066"/>
          <w:sz w:val="28"/>
          <w:szCs w:val="28"/>
        </w:rPr>
      </w:pPr>
      <w:r w:rsidRPr="003F5C39">
        <w:rPr>
          <w:rFonts w:ascii="Times New Roman" w:hAnsi="Times New Roman"/>
          <w:b/>
          <w:i/>
          <w:color w:val="FF0066"/>
          <w:sz w:val="28"/>
          <w:szCs w:val="28"/>
        </w:rPr>
        <w:t>И чаще говорите « Добрый день!»,</w:t>
      </w:r>
    </w:p>
    <w:p w:rsidR="00BA33FC" w:rsidRPr="003F5C39" w:rsidRDefault="00BA33FC" w:rsidP="009F7858">
      <w:pPr>
        <w:rPr>
          <w:rFonts w:ascii="Times New Roman" w:hAnsi="Times New Roman"/>
          <w:b/>
          <w:i/>
          <w:color w:val="FF0066"/>
          <w:sz w:val="28"/>
          <w:szCs w:val="28"/>
        </w:rPr>
      </w:pPr>
      <w:r w:rsidRPr="003F5C39">
        <w:rPr>
          <w:rFonts w:ascii="Times New Roman" w:hAnsi="Times New Roman"/>
          <w:b/>
          <w:i/>
          <w:color w:val="FF0066"/>
          <w:sz w:val="28"/>
          <w:szCs w:val="28"/>
        </w:rPr>
        <w:t>И следуйте хорошему примеру:</w:t>
      </w:r>
    </w:p>
    <w:p w:rsidR="00BA33FC" w:rsidRPr="003F5C39" w:rsidRDefault="00BA33FC" w:rsidP="009F7858">
      <w:pPr>
        <w:rPr>
          <w:rFonts w:ascii="Times New Roman" w:hAnsi="Times New Roman"/>
          <w:b/>
          <w:i/>
          <w:color w:val="FF0066"/>
          <w:sz w:val="28"/>
          <w:szCs w:val="28"/>
        </w:rPr>
      </w:pPr>
      <w:r w:rsidRPr="003F5C39">
        <w:rPr>
          <w:rFonts w:ascii="Times New Roman" w:hAnsi="Times New Roman"/>
          <w:b/>
          <w:i/>
          <w:color w:val="FF0066"/>
          <w:sz w:val="28"/>
          <w:szCs w:val="28"/>
        </w:rPr>
        <w:t>Продляйте добрым словом жизнь людей!</w:t>
      </w:r>
    </w:p>
    <w:p w:rsidR="00BA33FC" w:rsidRPr="00F65970" w:rsidRDefault="00BA33FC" w:rsidP="009F7858">
      <w:pPr>
        <w:pStyle w:val="2"/>
        <w:ind w:left="0"/>
        <w:rPr>
          <w:rFonts w:ascii="Times New Roman" w:hAnsi="Times New Roman"/>
          <w:b/>
          <w:sz w:val="28"/>
          <w:szCs w:val="28"/>
        </w:rPr>
      </w:pPr>
      <w:r w:rsidRPr="00F65970">
        <w:rPr>
          <w:rFonts w:ascii="Times New Roman" w:hAnsi="Times New Roman"/>
          <w:b/>
          <w:sz w:val="28"/>
          <w:szCs w:val="28"/>
        </w:rPr>
        <w:t>Юлия Ляпина – стихотворение о толерантности</w:t>
      </w:r>
    </w:p>
    <w:p w:rsidR="00BA33FC" w:rsidRPr="006F6396" w:rsidRDefault="00BA33FC" w:rsidP="006D7BEB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Толерантный город</w:t>
      </w:r>
      <w:r w:rsidR="00BA2C63" w:rsidRPr="006F6396">
        <w:rPr>
          <w:rFonts w:ascii="Times New Roman" w:hAnsi="Times New Roman"/>
          <w:sz w:val="28"/>
          <w:szCs w:val="28"/>
        </w:rPr>
        <w:t>.</w:t>
      </w:r>
      <w:r w:rsidRPr="006F6396">
        <w:rPr>
          <w:rFonts w:ascii="Times New Roman" w:hAnsi="Times New Roman"/>
          <w:sz w:val="28"/>
          <w:szCs w:val="28"/>
        </w:rPr>
        <w:t xml:space="preserve">  Чем же должен отличаться   наш город?  </w:t>
      </w:r>
    </w:p>
    <w:p w:rsidR="00BA33FC" w:rsidRPr="00F65970" w:rsidRDefault="00BA33FC" w:rsidP="009F7858">
      <w:pPr>
        <w:rPr>
          <w:rFonts w:ascii="Times New Roman" w:hAnsi="Times New Roman"/>
          <w:b/>
          <w:sz w:val="28"/>
          <w:szCs w:val="28"/>
        </w:rPr>
      </w:pPr>
      <w:r w:rsidRPr="00F65970">
        <w:rPr>
          <w:rFonts w:ascii="Times New Roman" w:hAnsi="Times New Roman"/>
          <w:b/>
          <w:sz w:val="28"/>
          <w:szCs w:val="28"/>
        </w:rPr>
        <w:t>Алина Пак</w:t>
      </w:r>
      <w:r w:rsidR="00AA51B4">
        <w:rPr>
          <w:rFonts w:ascii="Times New Roman" w:hAnsi="Times New Roman"/>
          <w:b/>
          <w:sz w:val="28"/>
          <w:szCs w:val="28"/>
        </w:rPr>
        <w:t xml:space="preserve"> </w:t>
      </w:r>
      <w:r w:rsidRPr="00F65970">
        <w:rPr>
          <w:rFonts w:ascii="Times New Roman" w:hAnsi="Times New Roman"/>
          <w:b/>
          <w:sz w:val="28"/>
          <w:szCs w:val="28"/>
        </w:rPr>
        <w:t xml:space="preserve">- презентация о городе  </w:t>
      </w:r>
    </w:p>
    <w:p w:rsidR="00BA33FC" w:rsidRPr="006F6396" w:rsidRDefault="00BA33FC" w:rsidP="00154E7A">
      <w:pPr>
        <w:rPr>
          <w:rFonts w:ascii="Times New Roman" w:hAnsi="Times New Roman"/>
          <w:b/>
          <w:bCs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>Вывод</w:t>
      </w:r>
      <w:r>
        <w:rPr>
          <w:rFonts w:ascii="Times New Roman" w:hAnsi="Times New Roman"/>
          <w:b/>
          <w:bCs/>
          <w:sz w:val="28"/>
          <w:szCs w:val="28"/>
        </w:rPr>
        <w:t>:</w:t>
      </w:r>
      <w:r w:rsidRPr="006F6396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BA33FC" w:rsidRPr="006F6396" w:rsidRDefault="00BA33FC" w:rsidP="00154E7A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Толерантный </w:t>
      </w:r>
      <w:r w:rsidRPr="006F6396">
        <w:rPr>
          <w:rFonts w:ascii="Times New Roman" w:hAnsi="Times New Roman"/>
          <w:sz w:val="28"/>
          <w:szCs w:val="28"/>
        </w:rPr>
        <w:t xml:space="preserve">город. </w:t>
      </w:r>
      <w:r w:rsidRPr="006F6396">
        <w:rPr>
          <w:rFonts w:ascii="Times New Roman" w:hAnsi="Times New Roman"/>
          <w:b/>
          <w:bCs/>
          <w:sz w:val="28"/>
          <w:szCs w:val="28"/>
        </w:rPr>
        <w:t xml:space="preserve">В моем </w:t>
      </w:r>
      <w:r w:rsidRPr="006F6396">
        <w:rPr>
          <w:rFonts w:ascii="Times New Roman" w:hAnsi="Times New Roman"/>
          <w:sz w:val="28"/>
          <w:szCs w:val="28"/>
        </w:rPr>
        <w:t>городе</w:t>
      </w:r>
    </w:p>
    <w:p w:rsidR="00BA33FC" w:rsidRPr="006F6396" w:rsidRDefault="00BA33FC" w:rsidP="009F7858">
      <w:pPr>
        <w:numPr>
          <w:ilvl w:val="1"/>
          <w:numId w:val="16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 прохожие доброжелательные, вежливые, нарядные;</w:t>
      </w:r>
    </w:p>
    <w:p w:rsidR="00BA33FC" w:rsidRPr="006F6396" w:rsidRDefault="00BA33FC" w:rsidP="00154E7A">
      <w:pPr>
        <w:numPr>
          <w:ilvl w:val="1"/>
          <w:numId w:val="16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>учителя умные, добрые, справедливые, понимающие,  умеющие поддержать, любящие свое дело, свою работу и детей, знающие и понимающие интересы учеников;</w:t>
      </w:r>
    </w:p>
    <w:p w:rsidR="00BA33FC" w:rsidRPr="006F6396" w:rsidRDefault="00BA33FC" w:rsidP="00154E7A">
      <w:pPr>
        <w:numPr>
          <w:ilvl w:val="1"/>
          <w:numId w:val="17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 учащиеся доброжелательные, уважающие друг друга и всех сотрудников школы, умеющие слушать и слышать, понимающие и поддерживающие друг друга.</w:t>
      </w:r>
    </w:p>
    <w:p w:rsidR="00AA51B4" w:rsidRDefault="007C17CD" w:rsidP="00431B27">
      <w:pPr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 id="_x0000_s1037" type="#_x0000_t75" style="position:absolute;margin-left:24pt;margin-top:23.05pt;width:478.5pt;height:264.75pt;z-index:-12">
            <v:imagedata r:id="rId16" o:title="DSC03268"/>
          </v:shape>
        </w:pict>
      </w:r>
      <w:r w:rsidR="00BA33FC" w:rsidRPr="006F6396">
        <w:rPr>
          <w:rFonts w:ascii="Times New Roman" w:hAnsi="Times New Roman"/>
          <w:sz w:val="28"/>
          <w:szCs w:val="28"/>
        </w:rPr>
        <w:t xml:space="preserve">Представитель   группы наклеивает листочки на </w:t>
      </w:r>
      <w:r w:rsidR="00BA33FC" w:rsidRPr="00F61191">
        <w:rPr>
          <w:rFonts w:ascii="Times New Roman" w:hAnsi="Times New Roman"/>
          <w:b/>
          <w:color w:val="C00000"/>
          <w:sz w:val="28"/>
          <w:szCs w:val="28"/>
        </w:rPr>
        <w:t>«Дерево толерантности».</w:t>
      </w:r>
      <w:r w:rsidR="00BA33FC" w:rsidRPr="006F6396">
        <w:rPr>
          <w:rFonts w:ascii="Times New Roman" w:hAnsi="Times New Roman"/>
          <w:sz w:val="28"/>
          <w:szCs w:val="28"/>
        </w:rPr>
        <w:t xml:space="preserve">        </w:t>
      </w:r>
    </w:p>
    <w:p w:rsidR="00BA33FC" w:rsidRPr="006F6396" w:rsidRDefault="00BA33FC" w:rsidP="00431B27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    </w:t>
      </w:r>
    </w:p>
    <w:p w:rsidR="00AA51B4" w:rsidRDefault="00AA51B4" w:rsidP="00431B27">
      <w:pPr>
        <w:rPr>
          <w:rFonts w:ascii="Times New Roman" w:hAnsi="Times New Roman"/>
          <w:sz w:val="28"/>
          <w:szCs w:val="28"/>
        </w:rPr>
      </w:pPr>
    </w:p>
    <w:p w:rsidR="00AA51B4" w:rsidRDefault="00AA51B4" w:rsidP="00431B27">
      <w:pPr>
        <w:rPr>
          <w:rFonts w:ascii="Times New Roman" w:hAnsi="Times New Roman"/>
          <w:sz w:val="28"/>
          <w:szCs w:val="28"/>
        </w:rPr>
      </w:pPr>
    </w:p>
    <w:p w:rsidR="00AA51B4" w:rsidRDefault="00AA51B4" w:rsidP="00431B27">
      <w:pPr>
        <w:rPr>
          <w:rFonts w:ascii="Times New Roman" w:hAnsi="Times New Roman"/>
          <w:sz w:val="28"/>
          <w:szCs w:val="28"/>
        </w:rPr>
      </w:pPr>
    </w:p>
    <w:p w:rsidR="00AA51B4" w:rsidRDefault="00AA51B4" w:rsidP="00431B27">
      <w:pPr>
        <w:rPr>
          <w:rFonts w:ascii="Times New Roman" w:hAnsi="Times New Roman"/>
          <w:sz w:val="28"/>
          <w:szCs w:val="28"/>
        </w:rPr>
      </w:pPr>
    </w:p>
    <w:p w:rsidR="00AA51B4" w:rsidRDefault="00AA51B4" w:rsidP="00431B27">
      <w:pPr>
        <w:rPr>
          <w:rFonts w:ascii="Times New Roman" w:hAnsi="Times New Roman"/>
          <w:sz w:val="28"/>
          <w:szCs w:val="28"/>
        </w:rPr>
      </w:pPr>
    </w:p>
    <w:p w:rsidR="00AA51B4" w:rsidRDefault="00AA51B4" w:rsidP="00431B27">
      <w:pPr>
        <w:rPr>
          <w:rFonts w:ascii="Times New Roman" w:hAnsi="Times New Roman"/>
          <w:sz w:val="28"/>
          <w:szCs w:val="28"/>
        </w:rPr>
      </w:pPr>
    </w:p>
    <w:p w:rsidR="00AA51B4" w:rsidRDefault="00AA51B4" w:rsidP="00431B27">
      <w:pPr>
        <w:rPr>
          <w:rFonts w:ascii="Times New Roman" w:hAnsi="Times New Roman"/>
          <w:sz w:val="28"/>
          <w:szCs w:val="28"/>
        </w:rPr>
      </w:pPr>
    </w:p>
    <w:p w:rsidR="00AA51B4" w:rsidRDefault="00AA51B4" w:rsidP="00431B27">
      <w:pPr>
        <w:rPr>
          <w:rFonts w:ascii="Times New Roman" w:hAnsi="Times New Roman"/>
          <w:sz w:val="28"/>
          <w:szCs w:val="28"/>
        </w:rPr>
      </w:pPr>
    </w:p>
    <w:p w:rsidR="00BA33FC" w:rsidRPr="006F6396" w:rsidRDefault="00BA33FC" w:rsidP="00431B27">
      <w:pPr>
        <w:rPr>
          <w:rFonts w:ascii="Times New Roman" w:hAnsi="Times New Roman"/>
          <w:sz w:val="28"/>
          <w:szCs w:val="28"/>
        </w:rPr>
      </w:pPr>
      <w:r w:rsidRPr="00052F21">
        <w:rPr>
          <w:rFonts w:ascii="Times New Roman" w:hAnsi="Times New Roman"/>
          <w:sz w:val="28"/>
          <w:szCs w:val="28"/>
        </w:rPr>
        <w:t xml:space="preserve">5. Слово предоставляется    группе  </w:t>
      </w:r>
      <w:r w:rsidRPr="003F5C39">
        <w:rPr>
          <w:rFonts w:ascii="Times New Roman" w:hAnsi="Times New Roman"/>
          <w:b/>
          <w:color w:val="FFC000"/>
          <w:sz w:val="28"/>
          <w:szCs w:val="28"/>
          <w:u w:val="single"/>
        </w:rPr>
        <w:t xml:space="preserve">Писатели </w:t>
      </w:r>
    </w:p>
    <w:p w:rsidR="00BA33FC" w:rsidRPr="006F6396" w:rsidRDefault="007C17CD" w:rsidP="00431B27">
      <w:pPr>
        <w:pStyle w:val="10"/>
        <w:rPr>
          <w:rFonts w:ascii="Times New Roman" w:hAnsi="Times New Roman"/>
          <w:sz w:val="28"/>
          <w:szCs w:val="28"/>
        </w:rPr>
      </w:pPr>
      <w:bookmarkStart w:id="4" w:name="OLE_LINK98"/>
      <w:bookmarkStart w:id="5" w:name="OLE_LINK97"/>
      <w:r>
        <w:rPr>
          <w:noProof/>
          <w:lang w:eastAsia="ru-RU"/>
        </w:rPr>
        <w:pict>
          <v:shape id="_x0000_s1029" type="#_x0000_t75" style="position:absolute;margin-left:400.55pt;margin-top:24.35pt;width:96pt;height:96.75pt;z-index:-19">
            <v:imagedata r:id="rId12" o:title=""/>
          </v:shape>
        </w:pict>
      </w:r>
      <w:r w:rsidR="00BA33FC" w:rsidRPr="006F6396">
        <w:rPr>
          <w:rFonts w:ascii="Times New Roman" w:hAnsi="Times New Roman"/>
          <w:sz w:val="28"/>
          <w:szCs w:val="28"/>
        </w:rPr>
        <w:t>Данная группа  сочиня</w:t>
      </w:r>
      <w:r w:rsidR="00BA33FC">
        <w:rPr>
          <w:rFonts w:ascii="Times New Roman" w:hAnsi="Times New Roman"/>
          <w:sz w:val="28"/>
          <w:szCs w:val="28"/>
        </w:rPr>
        <w:t>ли рассказы о добрых  поступках</w:t>
      </w:r>
      <w:r w:rsidR="00BA33FC" w:rsidRPr="006F6396">
        <w:rPr>
          <w:rFonts w:ascii="Times New Roman" w:hAnsi="Times New Roman"/>
          <w:sz w:val="28"/>
          <w:szCs w:val="28"/>
        </w:rPr>
        <w:t>, которые   наблюдали  или совершил и сами.</w:t>
      </w:r>
    </w:p>
    <w:p w:rsidR="00BA33FC" w:rsidRPr="006F6396" w:rsidRDefault="00BA33FC" w:rsidP="0003085B">
      <w:pPr>
        <w:pStyle w:val="2"/>
        <w:ind w:left="0"/>
        <w:rPr>
          <w:rFonts w:ascii="Times New Roman" w:hAnsi="Times New Roman"/>
          <w:b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t>Выступления детей.</w:t>
      </w:r>
    </w:p>
    <w:p w:rsidR="00BA33FC" w:rsidRPr="006F6396" w:rsidRDefault="00BA33FC" w:rsidP="0003028E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i/>
          <w:sz w:val="28"/>
          <w:szCs w:val="28"/>
        </w:rPr>
        <w:t xml:space="preserve"> (выслушать ответы  )</w:t>
      </w:r>
    </w:p>
    <w:p w:rsidR="00BA33FC" w:rsidRPr="006F6396" w:rsidRDefault="00BA33FC" w:rsidP="0003028E">
      <w:pPr>
        <w:pStyle w:val="10"/>
        <w:rPr>
          <w:rFonts w:ascii="Times New Roman" w:hAnsi="Times New Roman"/>
          <w:b/>
          <w:i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Вывод:</w:t>
      </w:r>
    </w:p>
    <w:p w:rsidR="00BA33FC" w:rsidRPr="006F6396" w:rsidRDefault="00BA33FC" w:rsidP="0003028E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>Толерантная страна</w:t>
      </w:r>
      <w:r w:rsidRPr="006F6396">
        <w:rPr>
          <w:rFonts w:ascii="Times New Roman" w:hAnsi="Times New Roman"/>
          <w:sz w:val="28"/>
          <w:szCs w:val="28"/>
        </w:rPr>
        <w:t>. В моем Казахстане</w:t>
      </w:r>
    </w:p>
    <w:p w:rsidR="00BA33FC" w:rsidRPr="006F6396" w:rsidRDefault="00BA33FC" w:rsidP="0003028E">
      <w:pPr>
        <w:numPr>
          <w:ilvl w:val="1"/>
          <w:numId w:val="18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 власть справедливая, профессиональная, ответственная, заботящаяся о своих гражданах;</w:t>
      </w:r>
    </w:p>
    <w:p w:rsidR="00BA33FC" w:rsidRPr="006F6396" w:rsidRDefault="00BA33FC" w:rsidP="0003028E">
      <w:pPr>
        <w:numPr>
          <w:ilvl w:val="1"/>
          <w:numId w:val="19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 народ здоровый, доброжелательный, трудолюбивый, обеспеченный, заботящийся о процветании своей страны;</w:t>
      </w:r>
    </w:p>
    <w:p w:rsidR="00BA33FC" w:rsidRPr="006F6396" w:rsidRDefault="00BA33FC" w:rsidP="0003028E">
      <w:pPr>
        <w:numPr>
          <w:ilvl w:val="1"/>
          <w:numId w:val="20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>все граждане – патриоты своей страны, свободные, уважающие права свои и других, ценящие добрососедские отношения, мир и согласие, право каждого быть самим собой;</w:t>
      </w:r>
    </w:p>
    <w:p w:rsidR="00BA33FC" w:rsidRPr="006F6396" w:rsidRDefault="00BA33FC" w:rsidP="0003028E">
      <w:pPr>
        <w:numPr>
          <w:ilvl w:val="1"/>
          <w:numId w:val="21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 страна сотрудничает с другими странами мира, сохраняя мир и дружбу во всем мире.</w:t>
      </w:r>
      <w:r w:rsidRPr="00FD2A44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BA33FC" w:rsidRPr="006F6396" w:rsidRDefault="00BA33FC" w:rsidP="00431B27">
      <w:pPr>
        <w:pStyle w:val="10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BA33FC" w:rsidRPr="006F6396" w:rsidRDefault="00BA33FC" w:rsidP="00E322CF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Представитель   группы наклеивает листочки на </w:t>
      </w:r>
      <w:r w:rsidRPr="00F61191">
        <w:rPr>
          <w:rFonts w:ascii="Times New Roman" w:hAnsi="Times New Roman"/>
          <w:b/>
          <w:color w:val="C00000"/>
          <w:sz w:val="28"/>
          <w:szCs w:val="28"/>
        </w:rPr>
        <w:t>«Дерево толерантности».</w:t>
      </w:r>
      <w:r w:rsidRPr="006F6396">
        <w:rPr>
          <w:rFonts w:ascii="Times New Roman" w:hAnsi="Times New Roman"/>
          <w:sz w:val="28"/>
          <w:szCs w:val="28"/>
        </w:rPr>
        <w:t xml:space="preserve">            </w:t>
      </w:r>
      <w:bookmarkEnd w:id="4"/>
      <w:bookmarkEnd w:id="5"/>
    </w:p>
    <w:p w:rsidR="00BA33FC" w:rsidRPr="006F6396" w:rsidRDefault="00BA33FC" w:rsidP="00E322CF">
      <w:pPr>
        <w:pStyle w:val="10"/>
        <w:rPr>
          <w:rFonts w:ascii="Times New Roman" w:hAnsi="Times New Roman"/>
          <w:b/>
          <w:sz w:val="28"/>
          <w:szCs w:val="28"/>
          <w:u w:val="single"/>
        </w:rPr>
      </w:pPr>
    </w:p>
    <w:p w:rsidR="00BA33FC" w:rsidRPr="006F6396" w:rsidRDefault="00BA33FC" w:rsidP="00E322CF">
      <w:pPr>
        <w:pStyle w:val="10"/>
        <w:rPr>
          <w:rFonts w:ascii="Times New Roman" w:hAnsi="Times New Roman"/>
          <w:b/>
          <w:i/>
          <w:sz w:val="28"/>
          <w:szCs w:val="28"/>
          <w:u w:val="single"/>
        </w:rPr>
      </w:pPr>
      <w:r w:rsidRPr="006F6396">
        <w:rPr>
          <w:rFonts w:ascii="Times New Roman" w:hAnsi="Times New Roman"/>
          <w:b/>
          <w:sz w:val="28"/>
          <w:szCs w:val="28"/>
          <w:u w:val="single"/>
        </w:rPr>
        <w:t>7. Итог конференции.</w:t>
      </w:r>
    </w:p>
    <w:p w:rsidR="00BA33FC" w:rsidRPr="006F6396" w:rsidRDefault="007C17CD" w:rsidP="0003028E">
      <w:pPr>
        <w:pStyle w:val="2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_x0000_s1038" type="#_x0000_t75" style="position:absolute;left:0;text-align:left;margin-left:141pt;margin-top:46.9pt;width:304.55pt;height:301.5pt;z-index:-11">
            <v:imagedata r:id="rId17" o:title="Дерево"/>
          </v:shape>
        </w:pict>
      </w:r>
      <w:r w:rsidR="00BA33FC" w:rsidRPr="006F6396">
        <w:rPr>
          <w:rFonts w:ascii="Times New Roman" w:hAnsi="Times New Roman"/>
          <w:b/>
          <w:sz w:val="28"/>
          <w:szCs w:val="28"/>
        </w:rPr>
        <w:t xml:space="preserve">-  </w:t>
      </w:r>
      <w:r w:rsidR="00BA33FC" w:rsidRPr="006F6396">
        <w:rPr>
          <w:rFonts w:ascii="Times New Roman" w:hAnsi="Times New Roman"/>
          <w:sz w:val="28"/>
          <w:szCs w:val="28"/>
        </w:rPr>
        <w:t>Вот и подошло к концу  наше путе</w:t>
      </w:r>
      <w:r w:rsidR="00BA33FC">
        <w:rPr>
          <w:rFonts w:ascii="Times New Roman" w:hAnsi="Times New Roman"/>
          <w:sz w:val="28"/>
          <w:szCs w:val="28"/>
        </w:rPr>
        <w:t>шествие в город  Толерантноград</w:t>
      </w:r>
      <w:r w:rsidR="00BA33FC" w:rsidRPr="006F6396">
        <w:rPr>
          <w:rFonts w:ascii="Times New Roman" w:hAnsi="Times New Roman"/>
          <w:sz w:val="28"/>
          <w:szCs w:val="28"/>
        </w:rPr>
        <w:t>!</w:t>
      </w:r>
      <w:r w:rsidR="00BA33FC" w:rsidRPr="006F6396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BA33FC" w:rsidRPr="006F6396">
        <w:rPr>
          <w:rFonts w:ascii="Times New Roman" w:hAnsi="Times New Roman"/>
          <w:sz w:val="28"/>
          <w:szCs w:val="28"/>
        </w:rPr>
        <w:t xml:space="preserve"> Ещё раз давайте вспомним, что же нужно делать, чтобы быть толерантным. Обращаемся к  </w:t>
      </w:r>
      <w:r w:rsidR="00BA33FC" w:rsidRPr="00F61191">
        <w:rPr>
          <w:rFonts w:ascii="Times New Roman" w:hAnsi="Times New Roman"/>
          <w:b/>
          <w:color w:val="C00000"/>
          <w:sz w:val="28"/>
          <w:szCs w:val="28"/>
        </w:rPr>
        <w:t>«Дереву толерантности».</w:t>
      </w:r>
      <w:r w:rsidR="00BA33FC" w:rsidRPr="006F6396">
        <w:rPr>
          <w:rFonts w:ascii="Times New Roman" w:hAnsi="Times New Roman"/>
          <w:sz w:val="28"/>
          <w:szCs w:val="28"/>
        </w:rPr>
        <w:t xml:space="preserve">  </w:t>
      </w:r>
    </w:p>
    <w:p w:rsidR="00AA51B4" w:rsidRDefault="00AA51B4" w:rsidP="00E322CF">
      <w:pPr>
        <w:rPr>
          <w:rFonts w:ascii="Times New Roman" w:hAnsi="Times New Roman"/>
          <w:sz w:val="28"/>
          <w:szCs w:val="28"/>
        </w:rPr>
      </w:pPr>
    </w:p>
    <w:p w:rsidR="00AA51B4" w:rsidRDefault="00AA51B4" w:rsidP="00E322CF">
      <w:pPr>
        <w:rPr>
          <w:rFonts w:ascii="Times New Roman" w:hAnsi="Times New Roman"/>
          <w:sz w:val="28"/>
          <w:szCs w:val="28"/>
        </w:rPr>
      </w:pPr>
    </w:p>
    <w:p w:rsidR="00AA51B4" w:rsidRDefault="00AA51B4" w:rsidP="00E322CF">
      <w:pPr>
        <w:rPr>
          <w:rFonts w:ascii="Times New Roman" w:hAnsi="Times New Roman"/>
          <w:sz w:val="28"/>
          <w:szCs w:val="28"/>
        </w:rPr>
      </w:pPr>
    </w:p>
    <w:p w:rsidR="00AA51B4" w:rsidRDefault="00AA51B4" w:rsidP="00E322CF">
      <w:pPr>
        <w:rPr>
          <w:rFonts w:ascii="Times New Roman" w:hAnsi="Times New Roman"/>
          <w:sz w:val="28"/>
          <w:szCs w:val="28"/>
        </w:rPr>
      </w:pPr>
    </w:p>
    <w:p w:rsidR="00AA51B4" w:rsidRDefault="00AA51B4" w:rsidP="00E322CF">
      <w:pPr>
        <w:rPr>
          <w:rFonts w:ascii="Times New Roman" w:hAnsi="Times New Roman"/>
          <w:sz w:val="28"/>
          <w:szCs w:val="28"/>
        </w:rPr>
      </w:pPr>
    </w:p>
    <w:p w:rsidR="00AA51B4" w:rsidRDefault="00AA51B4" w:rsidP="00E322CF">
      <w:pPr>
        <w:rPr>
          <w:rFonts w:ascii="Times New Roman" w:hAnsi="Times New Roman"/>
          <w:sz w:val="28"/>
          <w:szCs w:val="28"/>
        </w:rPr>
      </w:pPr>
    </w:p>
    <w:p w:rsidR="00AA51B4" w:rsidRDefault="00AA51B4" w:rsidP="00E322CF">
      <w:pPr>
        <w:rPr>
          <w:rFonts w:ascii="Times New Roman" w:hAnsi="Times New Roman"/>
          <w:sz w:val="28"/>
          <w:szCs w:val="28"/>
        </w:rPr>
      </w:pPr>
    </w:p>
    <w:p w:rsidR="00AA51B4" w:rsidRDefault="00AA51B4" w:rsidP="00E322CF">
      <w:pPr>
        <w:rPr>
          <w:rFonts w:ascii="Times New Roman" w:hAnsi="Times New Roman"/>
          <w:sz w:val="28"/>
          <w:szCs w:val="28"/>
        </w:rPr>
      </w:pPr>
    </w:p>
    <w:p w:rsidR="00AA51B4" w:rsidRDefault="00AA51B4" w:rsidP="00E322CF">
      <w:pPr>
        <w:rPr>
          <w:rFonts w:ascii="Times New Roman" w:hAnsi="Times New Roman"/>
          <w:sz w:val="28"/>
          <w:szCs w:val="28"/>
        </w:rPr>
      </w:pPr>
    </w:p>
    <w:p w:rsidR="00AA51B4" w:rsidRDefault="00AA51B4" w:rsidP="00E322CF">
      <w:pPr>
        <w:rPr>
          <w:rFonts w:ascii="Times New Roman" w:hAnsi="Times New Roman"/>
          <w:sz w:val="28"/>
          <w:szCs w:val="28"/>
        </w:rPr>
      </w:pPr>
    </w:p>
    <w:p w:rsidR="00F61191" w:rsidRPr="00AA51B4" w:rsidRDefault="00BA33FC" w:rsidP="00AA51B4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Пусть каждый из вас, пусть наш класс, наша школа, наш город  и наш  Казахстан всегда будут островами толерантности для всех жителей большой планеты Земля.</w:t>
      </w:r>
    </w:p>
    <w:p w:rsidR="00BA33FC" w:rsidRPr="006F6396" w:rsidRDefault="00BA33FC" w:rsidP="00E322CF">
      <w:pPr>
        <w:pStyle w:val="2"/>
        <w:ind w:left="0"/>
        <w:jc w:val="center"/>
        <w:rPr>
          <w:rFonts w:ascii="Times New Roman" w:hAnsi="Times New Roman"/>
          <w:b/>
          <w:color w:val="FF0000"/>
          <w:sz w:val="28"/>
          <w:szCs w:val="28"/>
        </w:rPr>
      </w:pPr>
      <w:r w:rsidRPr="006F6396">
        <w:rPr>
          <w:rFonts w:ascii="Times New Roman" w:hAnsi="Times New Roman"/>
          <w:b/>
          <w:color w:val="FF0000"/>
          <w:sz w:val="28"/>
          <w:szCs w:val="28"/>
        </w:rPr>
        <w:t>ПРИЛОЖЕНИЕ</w:t>
      </w:r>
    </w:p>
    <w:p w:rsidR="00BA33FC" w:rsidRPr="006F6396" w:rsidRDefault="00BA33FC" w:rsidP="00E322CF">
      <w:pPr>
        <w:pStyle w:val="2"/>
        <w:ind w:left="0"/>
        <w:jc w:val="center"/>
        <w:rPr>
          <w:rFonts w:ascii="Times New Roman" w:hAnsi="Times New Roman"/>
          <w:b/>
          <w:color w:val="FF0000"/>
          <w:sz w:val="28"/>
          <w:szCs w:val="28"/>
        </w:rPr>
      </w:pPr>
      <w:r w:rsidRPr="006F6396">
        <w:rPr>
          <w:rFonts w:ascii="Times New Roman" w:hAnsi="Times New Roman"/>
          <w:b/>
          <w:color w:val="FF0000"/>
          <w:sz w:val="28"/>
          <w:szCs w:val="28"/>
        </w:rPr>
        <w:t>Выступления учащихся</w:t>
      </w:r>
    </w:p>
    <w:p w:rsidR="00BA33FC" w:rsidRPr="003F5C39" w:rsidRDefault="00BA33FC" w:rsidP="00E322CF">
      <w:pPr>
        <w:pStyle w:val="2"/>
        <w:numPr>
          <w:ilvl w:val="1"/>
          <w:numId w:val="8"/>
        </w:numPr>
        <w:rPr>
          <w:rFonts w:ascii="Times New Roman" w:hAnsi="Times New Roman"/>
          <w:b/>
          <w:color w:val="FF0000"/>
          <w:sz w:val="28"/>
          <w:szCs w:val="28"/>
          <w:u w:val="single"/>
        </w:rPr>
      </w:pPr>
      <w:r w:rsidRPr="003F5C39">
        <w:rPr>
          <w:rFonts w:ascii="Times New Roman" w:hAnsi="Times New Roman"/>
          <w:b/>
          <w:color w:val="FF0000"/>
          <w:sz w:val="28"/>
          <w:szCs w:val="28"/>
          <w:u w:val="single"/>
        </w:rPr>
        <w:t>Библиотекари</w:t>
      </w:r>
    </w:p>
    <w:p w:rsidR="00BA33FC" w:rsidRPr="006F6396" w:rsidRDefault="007C17CD" w:rsidP="00E322C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39" type="#_x0000_t75" style="position:absolute;margin-left:384.75pt;margin-top:13.85pt;width:90.8pt;height:74.6pt;z-index:-10">
            <v:imagedata r:id="rId12" o:title=""/>
          </v:shape>
        </w:pict>
      </w:r>
      <w:r w:rsidR="00BA33FC" w:rsidRPr="006F6396">
        <w:rPr>
          <w:rFonts w:ascii="Times New Roman" w:hAnsi="Times New Roman"/>
          <w:bCs/>
          <w:sz w:val="28"/>
          <w:szCs w:val="28"/>
        </w:rPr>
        <w:t>Наша земля – это место, где мы можем любить друг друга, соблюдать традиции и продолжать  историю Планеты Толерантности.</w:t>
      </w:r>
    </w:p>
    <w:p w:rsidR="00BA33FC" w:rsidRPr="006F6396" w:rsidRDefault="00BA33FC" w:rsidP="00E322CF">
      <w:pPr>
        <w:pStyle w:val="2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Что лежит в основе толерантности?</w:t>
      </w:r>
    </w:p>
    <w:p w:rsidR="00BA33FC" w:rsidRPr="006F6396" w:rsidRDefault="00BA33FC" w:rsidP="00E322CF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Слово толерантность есть практически во всех языках мира и понимают его в разных странах одинаково. </w:t>
      </w:r>
    </w:p>
    <w:p w:rsidR="00BA33FC" w:rsidRPr="006F6396" w:rsidRDefault="00BA33FC" w:rsidP="00E322CF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Cs/>
          <w:sz w:val="28"/>
          <w:szCs w:val="28"/>
        </w:rPr>
        <w:t xml:space="preserve">Толерантности способствуют: знания, открытость, общение и свобода мыслей, совести, убеждений. </w:t>
      </w:r>
    </w:p>
    <w:p w:rsidR="00BA33FC" w:rsidRPr="006F6396" w:rsidRDefault="00BA33FC" w:rsidP="00E322CF">
      <w:pPr>
        <w:pStyle w:val="2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Cs/>
          <w:sz w:val="28"/>
          <w:szCs w:val="28"/>
        </w:rPr>
        <w:t>Толерантность – путь к миру и согласию.</w:t>
      </w:r>
      <w:r w:rsidRPr="006F6396">
        <w:rPr>
          <w:rFonts w:ascii="Times New Roman" w:hAnsi="Times New Roman"/>
          <w:sz w:val="28"/>
          <w:szCs w:val="28"/>
        </w:rPr>
        <w:t xml:space="preserve"> </w:t>
      </w:r>
    </w:p>
    <w:p w:rsidR="00BA33FC" w:rsidRPr="006F6396" w:rsidRDefault="00BA33FC" w:rsidP="00963011">
      <w:pPr>
        <w:pStyle w:val="2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Нельзя назвать человека толерантным, если ему не присущи такие качества, как доброта, милосердие, человечность. </w:t>
      </w:r>
    </w:p>
    <w:p w:rsidR="00BA33FC" w:rsidRPr="006F6396" w:rsidRDefault="00BA33FC" w:rsidP="00E322CF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Cs/>
          <w:sz w:val="28"/>
          <w:szCs w:val="28"/>
        </w:rPr>
        <w:t>Что  такое толерантность?</w:t>
      </w:r>
    </w:p>
    <w:p w:rsidR="00BA33FC" w:rsidRPr="006F6396" w:rsidRDefault="00BA33FC" w:rsidP="00E322CF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Cs/>
          <w:sz w:val="28"/>
          <w:szCs w:val="28"/>
        </w:rPr>
        <w:t>tolerance (французский) – отношение, при котором допускается, что другие могут думать или действовать иначе, нежели ты сам;</w:t>
      </w:r>
    </w:p>
    <w:p w:rsidR="00BA33FC" w:rsidRPr="006F6396" w:rsidRDefault="00BA33FC" w:rsidP="00E322CF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Cs/>
          <w:sz w:val="28"/>
          <w:szCs w:val="28"/>
        </w:rPr>
        <w:t>tolerance (английский) – готовность быть терпимым, снисходительность;</w:t>
      </w:r>
    </w:p>
    <w:p w:rsidR="00BA33FC" w:rsidRPr="006F6396" w:rsidRDefault="00BA33FC" w:rsidP="00E322CF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Cs/>
          <w:sz w:val="28"/>
          <w:szCs w:val="28"/>
        </w:rPr>
        <w:t>терпимость (русский) – способность терпеть что-то или кого-то, быть выдержанным, выносливым, стойким, уметь мириться с существованием чего-либо, кого-либо, считаться с мнением других, быть снисходительным.</w:t>
      </w:r>
      <w:bookmarkStart w:id="6" w:name="OLE_LINK22"/>
      <w:bookmarkStart w:id="7" w:name="OLE_LINK21"/>
    </w:p>
    <w:bookmarkEnd w:id="6"/>
    <w:bookmarkEnd w:id="7"/>
    <w:p w:rsidR="00BA33FC" w:rsidRPr="006F6396" w:rsidRDefault="00BA33FC" w:rsidP="00E322CF">
      <w:pPr>
        <w:pStyle w:val="10"/>
        <w:rPr>
          <w:rFonts w:ascii="Times New Roman" w:hAnsi="Times New Roman"/>
          <w:i/>
          <w:sz w:val="28"/>
          <w:szCs w:val="28"/>
          <w:u w:val="single"/>
        </w:rPr>
      </w:pPr>
    </w:p>
    <w:p w:rsidR="00BA33FC" w:rsidRPr="006F6396" w:rsidRDefault="00BA33FC" w:rsidP="00E322CF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Cs/>
          <w:sz w:val="28"/>
          <w:szCs w:val="28"/>
        </w:rPr>
        <w:t xml:space="preserve">«…Толерантность означает уважение, принятие и правильное понимание богатого многообразия культур нашего мира, наших форм самовыражения и способов проявлений человеческой индивидуальности. Толерантность - это обязанность способствовать утверждению прав человека,.. демократии и правопорядка…» </w:t>
      </w:r>
    </w:p>
    <w:p w:rsidR="00BA33FC" w:rsidRPr="006F6396" w:rsidRDefault="00BA33FC" w:rsidP="00E322CF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i/>
          <w:iCs/>
          <w:sz w:val="28"/>
          <w:szCs w:val="28"/>
        </w:rPr>
        <w:t>(Декларация принципов толерантности, утвержденная резолюцией 5.61 Генеральной конференции ЮНЕСКО от 16 ноября 1995 года)</w:t>
      </w:r>
      <w:bookmarkStart w:id="8" w:name="OLE_LINK58"/>
      <w:bookmarkStart w:id="9" w:name="OLE_LINK59"/>
    </w:p>
    <w:p w:rsidR="00BA33FC" w:rsidRPr="006F6396" w:rsidRDefault="00BA33FC" w:rsidP="00E322CF">
      <w:pPr>
        <w:pStyle w:val="10"/>
        <w:rPr>
          <w:rFonts w:ascii="Times New Roman" w:hAnsi="Times New Roman"/>
          <w:b/>
          <w:i/>
          <w:sz w:val="28"/>
          <w:szCs w:val="28"/>
          <w:u w:val="single"/>
        </w:rPr>
      </w:pPr>
    </w:p>
    <w:bookmarkEnd w:id="8"/>
    <w:bookmarkEnd w:id="9"/>
    <w:p w:rsidR="00BA33FC" w:rsidRPr="006F6396" w:rsidRDefault="00BA33FC" w:rsidP="00E322CF">
      <w:pPr>
        <w:pStyle w:val="10"/>
        <w:jc w:val="both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16 ноября жители многих стран мира отмечают Международный день толерантности или День терпимости.  Этот праздник был учрежден в 1996 году по решению Генеральной Ассамблеи  ООН. День терпимости отмечается в разных странах по аналогичному сценарию. В этот день проводятся массовые мероприятия, посвященные воспитанию терпимости у жителей стран-участниц ООН и других народов мира. Большинство мероприятий ориентировано на учебные и профессиональные заведения, но часть их проводится и для всей общественности. </w:t>
      </w:r>
    </w:p>
    <w:p w:rsidR="00BA33FC" w:rsidRPr="006F6396" w:rsidRDefault="00BA33FC" w:rsidP="00E322CF">
      <w:pPr>
        <w:pStyle w:val="10"/>
        <w:jc w:val="both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lastRenderedPageBreak/>
        <w:t>День терпимости посвящен соблюдению принятой в 1995 году Декларации терпимости. Его цель заключается в том, чтобы снизить распространяющиеся в последнее время по всей планете случаи проявления насилия и экстремизма.</w:t>
      </w:r>
    </w:p>
    <w:p w:rsidR="00BA33FC" w:rsidRPr="006F6396" w:rsidRDefault="00BA33FC" w:rsidP="00E322CF">
      <w:pPr>
        <w:pStyle w:val="10"/>
        <w:jc w:val="both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1995,  Год Организации Объединенных Наций для Терпимости, видел запуск международной кампании для терпимости, отказа от насилия и оценки социального и культурного разнообразия. Это был ЮНЕСКО, который начал это совершение и принимал роль координирования ведущего агентства в течение года. Декларация была подписана Государствами - членами, и шесть особенно-созданных флагов терпимости были подняты. Все сектора ЮНЕСКО организовывали широкое множество специальных событий, встреч и публикаций. Немецкий графический художник Хелмут Лангер создал эту эмблему.</w:t>
      </w:r>
      <w:r w:rsidRPr="006F6396">
        <w:rPr>
          <w:rFonts w:ascii="Times New Roman" w:hAnsi="Times New Roman"/>
          <w:b/>
          <w:i/>
          <w:sz w:val="28"/>
          <w:szCs w:val="28"/>
        </w:rPr>
        <w:t xml:space="preserve"> </w:t>
      </w:r>
    </w:p>
    <w:p w:rsidR="00BA33FC" w:rsidRPr="006F6396" w:rsidRDefault="00BA33FC" w:rsidP="00E322CF">
      <w:pPr>
        <w:pStyle w:val="10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3F5C39" w:rsidRPr="003F5C39" w:rsidRDefault="007C17CD" w:rsidP="003F5C39">
      <w:pPr>
        <w:pStyle w:val="10"/>
        <w:rPr>
          <w:rFonts w:ascii="Times New Roman" w:hAnsi="Times New Roman"/>
          <w:b/>
          <w:color w:val="00B0F0"/>
          <w:sz w:val="28"/>
          <w:szCs w:val="28"/>
        </w:rPr>
      </w:pPr>
      <w:r>
        <w:rPr>
          <w:rFonts w:ascii="Times New Roman" w:hAnsi="Times New Roman"/>
          <w:b/>
          <w:noProof/>
          <w:color w:val="00B050"/>
          <w:sz w:val="28"/>
          <w:szCs w:val="28"/>
          <w:lang w:eastAsia="ru-RU"/>
        </w:rPr>
        <w:pict>
          <v:shape id="_x0000_s1040" type="#_x0000_t75" style="position:absolute;margin-left:339.75pt;margin-top:6.05pt;width:132pt;height:93pt;z-index:-9">
            <v:imagedata r:id="rId12" o:title=""/>
          </v:shape>
        </w:pict>
      </w:r>
      <w:r w:rsidR="003F5C39" w:rsidRPr="003F5C39">
        <w:rPr>
          <w:rFonts w:ascii="Times New Roman" w:hAnsi="Times New Roman"/>
          <w:b/>
          <w:color w:val="00B0F0"/>
          <w:sz w:val="28"/>
          <w:szCs w:val="28"/>
        </w:rPr>
        <w:t>Толерантность - это милосердие.</w:t>
      </w:r>
    </w:p>
    <w:p w:rsidR="003F5C39" w:rsidRPr="006F6396" w:rsidRDefault="003F5C39" w:rsidP="003F5C39">
      <w:pPr>
        <w:pStyle w:val="10"/>
        <w:rPr>
          <w:rFonts w:ascii="Times New Roman" w:hAnsi="Times New Roman"/>
          <w:b/>
          <w:sz w:val="28"/>
          <w:szCs w:val="28"/>
        </w:rPr>
      </w:pPr>
      <w:r w:rsidRPr="003F5C39">
        <w:rPr>
          <w:rFonts w:ascii="Times New Roman" w:hAnsi="Times New Roman"/>
          <w:b/>
          <w:color w:val="FF0000"/>
          <w:sz w:val="28"/>
          <w:szCs w:val="28"/>
        </w:rPr>
        <w:t>Толерантность - это сострадание</w:t>
      </w:r>
      <w:r w:rsidRPr="006F6396">
        <w:rPr>
          <w:rFonts w:ascii="Times New Roman" w:hAnsi="Times New Roman"/>
          <w:b/>
          <w:sz w:val="28"/>
          <w:szCs w:val="28"/>
        </w:rPr>
        <w:t xml:space="preserve">.               </w:t>
      </w:r>
    </w:p>
    <w:p w:rsidR="003F5C39" w:rsidRPr="003F5C39" w:rsidRDefault="003F5C39" w:rsidP="003F5C39">
      <w:pPr>
        <w:pStyle w:val="10"/>
        <w:rPr>
          <w:rFonts w:ascii="Times New Roman" w:hAnsi="Times New Roman"/>
          <w:b/>
          <w:color w:val="00B050"/>
          <w:sz w:val="28"/>
          <w:szCs w:val="28"/>
        </w:rPr>
      </w:pPr>
      <w:r w:rsidRPr="003F5C39">
        <w:rPr>
          <w:rFonts w:ascii="Times New Roman" w:hAnsi="Times New Roman"/>
          <w:b/>
          <w:color w:val="00B050"/>
          <w:sz w:val="28"/>
          <w:szCs w:val="28"/>
        </w:rPr>
        <w:t xml:space="preserve">Толерантность - это уважение.                        </w:t>
      </w:r>
    </w:p>
    <w:p w:rsidR="003F5C39" w:rsidRPr="003F5C39" w:rsidRDefault="003F5C39" w:rsidP="003F5C39">
      <w:pPr>
        <w:pStyle w:val="10"/>
        <w:rPr>
          <w:rFonts w:ascii="Times New Roman" w:hAnsi="Times New Roman"/>
          <w:b/>
          <w:color w:val="0000FF"/>
          <w:sz w:val="28"/>
          <w:szCs w:val="28"/>
        </w:rPr>
      </w:pPr>
      <w:r w:rsidRPr="003F5C39">
        <w:rPr>
          <w:rFonts w:ascii="Times New Roman" w:hAnsi="Times New Roman"/>
          <w:b/>
          <w:color w:val="0000FF"/>
          <w:sz w:val="28"/>
          <w:szCs w:val="28"/>
        </w:rPr>
        <w:t>Толерантность - это доброта души.</w:t>
      </w:r>
    </w:p>
    <w:p w:rsidR="003F5C39" w:rsidRPr="003F5C39" w:rsidRDefault="003F5C39" w:rsidP="003F5C39">
      <w:pPr>
        <w:pStyle w:val="10"/>
        <w:rPr>
          <w:rFonts w:ascii="Times New Roman" w:hAnsi="Times New Roman"/>
          <w:b/>
          <w:color w:val="660066"/>
          <w:sz w:val="28"/>
          <w:szCs w:val="28"/>
        </w:rPr>
      </w:pPr>
      <w:r w:rsidRPr="003F5C39">
        <w:rPr>
          <w:rFonts w:ascii="Times New Roman" w:hAnsi="Times New Roman"/>
          <w:b/>
          <w:color w:val="660066"/>
          <w:sz w:val="28"/>
          <w:szCs w:val="28"/>
        </w:rPr>
        <w:t>Толерантность - это терпение.</w:t>
      </w:r>
    </w:p>
    <w:p w:rsidR="003F5C39" w:rsidRPr="007C17CD" w:rsidRDefault="003F5C39" w:rsidP="003F5C39">
      <w:pPr>
        <w:pStyle w:val="10"/>
        <w:rPr>
          <w:rFonts w:ascii="Times New Roman" w:hAnsi="Times New Roman"/>
          <w:b/>
          <w:color w:val="E36C0A"/>
          <w:sz w:val="28"/>
          <w:szCs w:val="28"/>
        </w:rPr>
      </w:pPr>
      <w:r w:rsidRPr="007C17CD">
        <w:rPr>
          <w:rFonts w:ascii="Times New Roman" w:hAnsi="Times New Roman"/>
          <w:b/>
          <w:color w:val="E36C0A"/>
          <w:sz w:val="28"/>
          <w:szCs w:val="28"/>
        </w:rPr>
        <w:t>Толерантность - это дружба</w:t>
      </w:r>
      <w:r w:rsidRPr="007C17CD">
        <w:rPr>
          <w:rFonts w:ascii="Times New Roman" w:hAnsi="Times New Roman"/>
          <w:b/>
          <w:i/>
          <w:color w:val="E36C0A"/>
          <w:sz w:val="28"/>
          <w:szCs w:val="28"/>
        </w:rPr>
        <w:t>.</w:t>
      </w:r>
    </w:p>
    <w:p w:rsidR="00BA33FC" w:rsidRPr="006F6396" w:rsidRDefault="00BA33FC" w:rsidP="00E322CF">
      <w:pPr>
        <w:pStyle w:val="10"/>
        <w:rPr>
          <w:rFonts w:ascii="Times New Roman" w:hAnsi="Times New Roman"/>
          <w:b/>
          <w:i/>
          <w:sz w:val="28"/>
          <w:szCs w:val="28"/>
        </w:rPr>
      </w:pPr>
      <w:r w:rsidRPr="006F6396">
        <w:rPr>
          <w:rFonts w:ascii="Times New Roman" w:hAnsi="Times New Roman"/>
          <w:b/>
          <w:i/>
          <w:sz w:val="28"/>
          <w:szCs w:val="28"/>
        </w:rPr>
        <w:t xml:space="preserve">                                                                         </w:t>
      </w:r>
    </w:p>
    <w:p w:rsidR="00BA33FC" w:rsidRPr="003F5C39" w:rsidRDefault="00BA33FC" w:rsidP="00E322CF">
      <w:pPr>
        <w:pStyle w:val="10"/>
        <w:rPr>
          <w:rFonts w:ascii="Times New Roman" w:hAnsi="Times New Roman"/>
          <w:b/>
          <w:bCs/>
          <w:i/>
          <w:color w:val="002060"/>
          <w:sz w:val="28"/>
          <w:szCs w:val="28"/>
        </w:rPr>
      </w:pPr>
      <w:r w:rsidRPr="003F5C39">
        <w:rPr>
          <w:rFonts w:ascii="Times New Roman" w:hAnsi="Times New Roman"/>
          <w:b/>
          <w:bCs/>
          <w:i/>
          <w:color w:val="002060"/>
          <w:sz w:val="28"/>
          <w:szCs w:val="28"/>
        </w:rPr>
        <w:t>Толерантность  - это гармония в многообразии.</w:t>
      </w:r>
    </w:p>
    <w:p w:rsidR="00BA33FC" w:rsidRPr="003F5C39" w:rsidRDefault="00BA33FC" w:rsidP="00E322CF">
      <w:pPr>
        <w:pStyle w:val="10"/>
        <w:rPr>
          <w:rFonts w:ascii="Times New Roman" w:hAnsi="Times New Roman"/>
          <w:i/>
          <w:color w:val="002060"/>
          <w:sz w:val="28"/>
          <w:szCs w:val="28"/>
        </w:rPr>
      </w:pPr>
      <w:r w:rsidRPr="003F5C39">
        <w:rPr>
          <w:rFonts w:ascii="Times New Roman" w:hAnsi="Times New Roman"/>
          <w:b/>
          <w:bCs/>
          <w:i/>
          <w:color w:val="002060"/>
          <w:sz w:val="28"/>
          <w:szCs w:val="28"/>
        </w:rPr>
        <w:t xml:space="preserve">Толерантности способствуют: знания, открытость, общение и свобода мыслей, совести, убеждений. </w:t>
      </w:r>
    </w:p>
    <w:p w:rsidR="00BA33FC" w:rsidRPr="003F5C39" w:rsidRDefault="00BA33FC" w:rsidP="00E322CF">
      <w:pPr>
        <w:pStyle w:val="10"/>
        <w:rPr>
          <w:rFonts w:ascii="Times New Roman" w:hAnsi="Times New Roman"/>
          <w:b/>
          <w:bCs/>
          <w:i/>
          <w:color w:val="002060"/>
          <w:sz w:val="28"/>
          <w:szCs w:val="28"/>
        </w:rPr>
      </w:pPr>
      <w:r w:rsidRPr="003F5C39">
        <w:rPr>
          <w:rFonts w:ascii="Times New Roman" w:hAnsi="Times New Roman"/>
          <w:b/>
          <w:bCs/>
          <w:i/>
          <w:color w:val="002060"/>
          <w:sz w:val="28"/>
          <w:szCs w:val="28"/>
        </w:rPr>
        <w:t>Толерантность – путь к миру и согласию.</w:t>
      </w:r>
      <w:bookmarkStart w:id="10" w:name="OLE_LINK62"/>
      <w:bookmarkStart w:id="11" w:name="OLE_LINK63"/>
    </w:p>
    <w:p w:rsidR="00BA33FC" w:rsidRPr="006F6396" w:rsidRDefault="00BA33FC" w:rsidP="00E322CF">
      <w:pPr>
        <w:pStyle w:val="10"/>
        <w:rPr>
          <w:rFonts w:ascii="Times New Roman" w:hAnsi="Times New Roman"/>
          <w:sz w:val="28"/>
          <w:szCs w:val="28"/>
        </w:rPr>
      </w:pPr>
    </w:p>
    <w:bookmarkEnd w:id="10"/>
    <w:bookmarkEnd w:id="11"/>
    <w:p w:rsidR="00BA33FC" w:rsidRPr="003F5C39" w:rsidRDefault="00BA33FC" w:rsidP="003F5C39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Первое сентября – День знаний в нашей стране, ставший в 2004 году днем трагедии и скорби всех людей. Нет ничего страшнее террора. Особенно, если жертвами становятся дети, никому не причинившие зла, рожденные для счастливой жизни. Без слез нельзя говорить о трагедии в школе №1 г. Беслана, о гибели детей, их родителей, учителей, спасателей. Беслан, не утихающую боль твою разделяем. Беслан, мы и все лучшие люди Земли всегда с тобой. </w:t>
      </w:r>
    </w:p>
    <w:p w:rsidR="00BA33FC" w:rsidRPr="003F5C39" w:rsidRDefault="00BA33FC" w:rsidP="00E322CF">
      <w:pPr>
        <w:pStyle w:val="10"/>
        <w:rPr>
          <w:rFonts w:ascii="Times New Roman" w:hAnsi="Times New Roman"/>
          <w:b/>
          <w:bCs/>
          <w:color w:val="002060"/>
          <w:sz w:val="28"/>
          <w:szCs w:val="28"/>
        </w:rPr>
      </w:pPr>
      <w:r w:rsidRPr="003F5C39">
        <w:rPr>
          <w:rFonts w:ascii="Times New Roman" w:hAnsi="Times New Roman"/>
          <w:b/>
          <w:bCs/>
          <w:color w:val="002060"/>
          <w:sz w:val="28"/>
          <w:szCs w:val="28"/>
        </w:rPr>
        <w:t>Быть толерантным – означает уважать других, невзирая на различия.</w:t>
      </w:r>
    </w:p>
    <w:p w:rsidR="00BA33FC" w:rsidRPr="003F5C39" w:rsidRDefault="00BA33FC" w:rsidP="00E322CF">
      <w:pPr>
        <w:pStyle w:val="10"/>
        <w:rPr>
          <w:rFonts w:ascii="Times New Roman" w:hAnsi="Times New Roman"/>
          <w:b/>
          <w:color w:val="002060"/>
          <w:sz w:val="28"/>
          <w:szCs w:val="28"/>
        </w:rPr>
      </w:pPr>
      <w:r w:rsidRPr="003F5C39">
        <w:rPr>
          <w:rFonts w:ascii="Times New Roman" w:hAnsi="Times New Roman"/>
          <w:b/>
          <w:bCs/>
          <w:color w:val="002060"/>
          <w:sz w:val="28"/>
          <w:szCs w:val="28"/>
        </w:rPr>
        <w:t>Это означает быть внимательным к другим и обращать внимание на то, что нас сближает.</w:t>
      </w:r>
    </w:p>
    <w:p w:rsidR="00BA33FC" w:rsidRPr="003F5C39" w:rsidRDefault="00BA33FC" w:rsidP="00E322CF">
      <w:pPr>
        <w:pStyle w:val="10"/>
        <w:rPr>
          <w:rFonts w:ascii="Times New Roman" w:hAnsi="Times New Roman"/>
          <w:b/>
          <w:bCs/>
          <w:color w:val="002060"/>
          <w:sz w:val="28"/>
          <w:szCs w:val="28"/>
        </w:rPr>
      </w:pPr>
      <w:r w:rsidRPr="003F5C39">
        <w:rPr>
          <w:rFonts w:ascii="Times New Roman" w:hAnsi="Times New Roman"/>
          <w:b/>
          <w:bCs/>
          <w:color w:val="002060"/>
          <w:sz w:val="28"/>
          <w:szCs w:val="28"/>
        </w:rPr>
        <w:t>Все – мы разные, все мы – равные!</w:t>
      </w:r>
    </w:p>
    <w:p w:rsidR="00BA33FC" w:rsidRPr="006F6396" w:rsidRDefault="00BA33FC" w:rsidP="00E322CF">
      <w:pPr>
        <w:pStyle w:val="10"/>
        <w:rPr>
          <w:rFonts w:ascii="Times New Roman" w:hAnsi="Times New Roman"/>
          <w:b/>
          <w:sz w:val="28"/>
          <w:szCs w:val="28"/>
        </w:rPr>
      </w:pPr>
    </w:p>
    <w:p w:rsidR="00BA33FC" w:rsidRPr="006F6396" w:rsidRDefault="00BA33FC" w:rsidP="00E322CF">
      <w:pPr>
        <w:pStyle w:val="10"/>
        <w:rPr>
          <w:rFonts w:ascii="Times New Roman" w:hAnsi="Times New Roman"/>
          <w:b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t>2. Какие человеческие качества  позволяют быть толерантным?</w:t>
      </w:r>
    </w:p>
    <w:p w:rsidR="00BA33FC" w:rsidRPr="006F6396" w:rsidRDefault="00BA33FC" w:rsidP="00E322CF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t xml:space="preserve">Челове́чность </w:t>
      </w:r>
      <w:r w:rsidRPr="006F6396">
        <w:rPr>
          <w:rFonts w:ascii="Times New Roman" w:hAnsi="Times New Roman"/>
          <w:sz w:val="28"/>
          <w:szCs w:val="28"/>
        </w:rPr>
        <w:t xml:space="preserve">—  человеческое отношение к окружающим. Это необходимость проявления сочувствия к людям, оказания помощи, не причинения страданий. </w:t>
      </w:r>
    </w:p>
    <w:p w:rsidR="00BA33FC" w:rsidRPr="006F6396" w:rsidRDefault="00BA33FC" w:rsidP="00E322CF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t xml:space="preserve">Милосердие </w:t>
      </w:r>
      <w:r w:rsidRPr="006F6396">
        <w:rPr>
          <w:rFonts w:ascii="Times New Roman" w:hAnsi="Times New Roman"/>
          <w:sz w:val="28"/>
          <w:szCs w:val="28"/>
        </w:rPr>
        <w:t>– это сострадание. Это бескорыстная искренняя помощь нуждающимся. Милосердие проявляется в оказании материальной и моральной поддержки, всевозможной помощи.</w:t>
      </w:r>
    </w:p>
    <w:p w:rsidR="00BA33FC" w:rsidRPr="006F6396" w:rsidRDefault="00BA33FC" w:rsidP="00E322CF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lastRenderedPageBreak/>
        <w:t>Милосердие</w:t>
      </w:r>
      <w:r w:rsidRPr="006F6396">
        <w:rPr>
          <w:rFonts w:ascii="Times New Roman" w:hAnsi="Times New Roman"/>
          <w:sz w:val="28"/>
          <w:szCs w:val="28"/>
        </w:rPr>
        <w:t xml:space="preserve"> – это готовность помочь или простить кого-то из сострадания или соображений гуманности. Актом милосердия может быть подаяние милостыни нищему. Приютить бездомного котенка – это тоже означает проявить милосердие.</w:t>
      </w:r>
    </w:p>
    <w:p w:rsidR="00BA33FC" w:rsidRPr="006F6396" w:rsidRDefault="00BA33FC" w:rsidP="00E322CF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t xml:space="preserve">Доброта </w:t>
      </w:r>
      <w:r w:rsidRPr="006F6396">
        <w:rPr>
          <w:rFonts w:ascii="Times New Roman" w:hAnsi="Times New Roman"/>
          <w:sz w:val="28"/>
          <w:szCs w:val="28"/>
        </w:rPr>
        <w:t>– отзывчивость, душевное расположение к людям, стремление делать добро другим.</w:t>
      </w:r>
    </w:p>
    <w:p w:rsidR="00BA33FC" w:rsidRPr="006F6396" w:rsidRDefault="00BA33FC" w:rsidP="00E322CF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t xml:space="preserve">Доброта </w:t>
      </w:r>
      <w:r w:rsidRPr="006F6396">
        <w:rPr>
          <w:rFonts w:ascii="Times New Roman" w:hAnsi="Times New Roman"/>
          <w:sz w:val="28"/>
          <w:szCs w:val="28"/>
        </w:rPr>
        <w:t>– это то, что свершается добровольно, бескорыстно, для всеобщей пользы и для своей пользы, а не во вред</w:t>
      </w:r>
    </w:p>
    <w:p w:rsidR="003F5C39" w:rsidRDefault="003F5C39" w:rsidP="00963011">
      <w:pPr>
        <w:pStyle w:val="2"/>
        <w:ind w:left="0"/>
        <w:rPr>
          <w:rFonts w:ascii="Times New Roman" w:hAnsi="Times New Roman"/>
          <w:b/>
          <w:sz w:val="28"/>
          <w:szCs w:val="28"/>
          <w:u w:val="single"/>
        </w:rPr>
      </w:pPr>
    </w:p>
    <w:p w:rsidR="00BA33FC" w:rsidRPr="003F5C39" w:rsidRDefault="00BA33FC" w:rsidP="00963011">
      <w:pPr>
        <w:pStyle w:val="2"/>
        <w:ind w:left="0"/>
        <w:rPr>
          <w:rFonts w:ascii="Times New Roman" w:hAnsi="Times New Roman"/>
          <w:b/>
          <w:color w:val="0000FF"/>
          <w:sz w:val="28"/>
          <w:szCs w:val="28"/>
          <w:u w:val="single"/>
        </w:rPr>
      </w:pPr>
      <w:r w:rsidRPr="003F5C39">
        <w:rPr>
          <w:rFonts w:ascii="Times New Roman" w:hAnsi="Times New Roman"/>
          <w:b/>
          <w:color w:val="0000FF"/>
          <w:sz w:val="28"/>
          <w:szCs w:val="28"/>
          <w:u w:val="single"/>
        </w:rPr>
        <w:t>2. ХУДОЖНИКИ</w:t>
      </w:r>
    </w:p>
    <w:p w:rsidR="00BA33FC" w:rsidRPr="006F6396" w:rsidRDefault="00BA33FC" w:rsidP="00963011">
      <w:pPr>
        <w:pStyle w:val="2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1.Вопросы. </w:t>
      </w:r>
    </w:p>
    <w:p w:rsidR="00BA33FC" w:rsidRPr="006F6396" w:rsidRDefault="00BA33FC" w:rsidP="00963011">
      <w:pPr>
        <w:pStyle w:val="2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-Можно ли изобразить Доброту и Красоту?</w:t>
      </w:r>
    </w:p>
    <w:p w:rsidR="00BA33FC" w:rsidRPr="006F6396" w:rsidRDefault="00BA33FC" w:rsidP="00963011">
      <w:pPr>
        <w:pStyle w:val="a3"/>
        <w:rPr>
          <w:sz w:val="28"/>
          <w:szCs w:val="28"/>
        </w:rPr>
      </w:pPr>
      <w:r w:rsidRPr="006F6396">
        <w:rPr>
          <w:sz w:val="28"/>
          <w:szCs w:val="28"/>
        </w:rPr>
        <w:t>( Рассуждения детей: художник изображает кистью, композиторы - музыкой, поэты и писатели - словом, певцы -голосом ,...)</w:t>
      </w:r>
    </w:p>
    <w:p w:rsidR="00BA33FC" w:rsidRDefault="00BA33FC" w:rsidP="00963011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-Как вы думаете, чего на Земле больше добра или зла?</w:t>
      </w:r>
    </w:p>
    <w:p w:rsidR="00BA33FC" w:rsidRPr="006F6396" w:rsidRDefault="00BA33FC" w:rsidP="0096301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(Художники задают вопросы)</w:t>
      </w:r>
    </w:p>
    <w:p w:rsidR="00BA33FC" w:rsidRPr="006F6396" w:rsidRDefault="00BA33FC" w:rsidP="00963011">
      <w:pPr>
        <w:pStyle w:val="2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-Кто был превращён гномом в маленького человечка и совершил удивительное путешествие с дикими гусями? (С.Лагерлёф «Чудесное путешествие Нильса с дикими гусями») </w:t>
      </w:r>
      <w:r w:rsidRPr="006F6396">
        <w:rPr>
          <w:rFonts w:ascii="Times New Roman" w:hAnsi="Times New Roman"/>
          <w:sz w:val="28"/>
          <w:szCs w:val="28"/>
        </w:rPr>
        <w:tab/>
      </w:r>
    </w:p>
    <w:p w:rsidR="00BA33FC" w:rsidRPr="006F6396" w:rsidRDefault="00BA33FC" w:rsidP="00963011">
      <w:pPr>
        <w:pStyle w:val="2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-«В одном густом тропическом лесу жил да был очень забавный зверёк. Звали его…». (Э. Успенский «Крокодил Гена и его друзья»)</w:t>
      </w:r>
      <w:r w:rsidRPr="006F6396">
        <w:rPr>
          <w:rFonts w:ascii="Times New Roman" w:hAnsi="Times New Roman"/>
          <w:sz w:val="28"/>
          <w:szCs w:val="28"/>
        </w:rPr>
        <w:tab/>
      </w:r>
    </w:p>
    <w:p w:rsidR="00BA33FC" w:rsidRPr="006F6396" w:rsidRDefault="00BA33FC" w:rsidP="00963011">
      <w:pPr>
        <w:pStyle w:val="2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-Герой этого произведения говорил такие волшебные слова: «Лети, лети лепесток, через запад на восток, через север, через юг, возвращайся, сделав круг. Лишь коснешься ты земли – быть по – моему вели». (В.Катаев« Цветик – семицветик») </w:t>
      </w:r>
    </w:p>
    <w:p w:rsidR="00BA33FC" w:rsidRPr="006F6396" w:rsidRDefault="00BA33FC" w:rsidP="00963011">
      <w:pPr>
        <w:pStyle w:val="2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-«Кай взглянул на неё. Как она была хороша! Лица умней и прелестней он не мог себе представить. Теперь она не казалась ему ледяною» (Х К Андерсен «Снежная королева»)</w:t>
      </w:r>
    </w:p>
    <w:p w:rsidR="00BA33FC" w:rsidRPr="006F6396" w:rsidRDefault="00BA33FC" w:rsidP="00963011">
      <w:pPr>
        <w:pStyle w:val="2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-«Женщина ахнула от восхищения, потому что внутри, среди лепестков, сидела крошечная девочка, ростом не больше дюйма. Вот почему её назвали…» (Х.К.Андерсен «Дюймовочка»)</w:t>
      </w:r>
    </w:p>
    <w:p w:rsidR="00BA33FC" w:rsidRPr="006F6396" w:rsidRDefault="00BA33FC" w:rsidP="00963011">
      <w:pPr>
        <w:pStyle w:val="2"/>
        <w:ind w:left="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-«Жил – был доктор. Он был добрый». (К.Чуковский «Доктор Айболит»)</w:t>
      </w:r>
    </w:p>
    <w:p w:rsidR="00BA33FC" w:rsidRPr="006F6396" w:rsidRDefault="00BA33FC" w:rsidP="00963011">
      <w:pPr>
        <w:pStyle w:val="10"/>
        <w:rPr>
          <w:rFonts w:ascii="Times New Roman" w:hAnsi="Times New Roman"/>
          <w:b/>
          <w:sz w:val="28"/>
          <w:szCs w:val="28"/>
        </w:rPr>
      </w:pPr>
      <w:bookmarkStart w:id="12" w:name="OLE_LINK29"/>
      <w:bookmarkStart w:id="13" w:name="OLE_LINK30"/>
      <w:r w:rsidRPr="006F6396">
        <w:rPr>
          <w:rFonts w:ascii="Times New Roman" w:hAnsi="Times New Roman"/>
          <w:b/>
          <w:sz w:val="28"/>
          <w:szCs w:val="28"/>
        </w:rPr>
        <w:t>2.Мозговой штурм.</w:t>
      </w:r>
    </w:p>
    <w:p w:rsidR="00BA33FC" w:rsidRPr="006F6396" w:rsidRDefault="007C17CD" w:rsidP="00963011">
      <w:pPr>
        <w:pStyle w:val="1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41" type="#_x0000_t75" style="position:absolute;margin-left:336.75pt;margin-top:20.55pt;width:132pt;height:93pt;z-index:-8">
            <v:imagedata r:id="rId12" o:title=""/>
          </v:shape>
        </w:pict>
      </w:r>
      <w:r w:rsidR="00BA33FC" w:rsidRPr="006F6396">
        <w:rPr>
          <w:rFonts w:ascii="Times New Roman" w:hAnsi="Times New Roman"/>
          <w:sz w:val="28"/>
          <w:szCs w:val="28"/>
        </w:rPr>
        <w:t>-Толерантная личность.  Какими личностными качествами должен обладать такой человек? Продолжите фразу «Я -…….»</w:t>
      </w:r>
    </w:p>
    <w:p w:rsidR="00BA33FC" w:rsidRPr="006F6396" w:rsidRDefault="00BA33FC" w:rsidP="00963011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i/>
          <w:sz w:val="28"/>
          <w:szCs w:val="28"/>
        </w:rPr>
        <w:t>(выслушать ответы)</w:t>
      </w:r>
    </w:p>
    <w:p w:rsidR="00BA33FC" w:rsidRPr="00F61191" w:rsidRDefault="00BA33FC" w:rsidP="00963011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Теперь подведём итоги нашего обсуждения.</w:t>
      </w:r>
      <w:bookmarkEnd w:id="12"/>
      <w:bookmarkEnd w:id="13"/>
    </w:p>
    <w:p w:rsidR="00BA33FC" w:rsidRPr="006F6396" w:rsidRDefault="00BA33FC" w:rsidP="00963011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>Толерантная личность.</w:t>
      </w:r>
      <w:r w:rsidRPr="006F6396">
        <w:rPr>
          <w:rFonts w:ascii="Times New Roman" w:hAnsi="Times New Roman"/>
          <w:sz w:val="28"/>
          <w:szCs w:val="28"/>
        </w:rPr>
        <w:t xml:space="preserve"> </w:t>
      </w:r>
      <w:r w:rsidRPr="006F6396">
        <w:rPr>
          <w:rFonts w:ascii="Times New Roman" w:hAnsi="Times New Roman"/>
          <w:b/>
          <w:bCs/>
          <w:sz w:val="28"/>
          <w:szCs w:val="28"/>
        </w:rPr>
        <w:t>Я:</w:t>
      </w:r>
    </w:p>
    <w:p w:rsidR="00BA33FC" w:rsidRPr="006F6396" w:rsidRDefault="00BA33FC" w:rsidP="00963011">
      <w:pPr>
        <w:numPr>
          <w:ilvl w:val="1"/>
          <w:numId w:val="10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 терпимый и терпеливый;</w:t>
      </w:r>
    </w:p>
    <w:p w:rsidR="00BA33FC" w:rsidRPr="006F6396" w:rsidRDefault="00BA33FC" w:rsidP="00963011">
      <w:pPr>
        <w:numPr>
          <w:ilvl w:val="1"/>
          <w:numId w:val="10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lastRenderedPageBreak/>
        <w:t xml:space="preserve"> считающийся с чужими мнениями и интересами;</w:t>
      </w:r>
    </w:p>
    <w:p w:rsidR="00BA33FC" w:rsidRPr="006F6396" w:rsidRDefault="00BA33FC" w:rsidP="00963011">
      <w:pPr>
        <w:numPr>
          <w:ilvl w:val="1"/>
          <w:numId w:val="10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 умеющий решать конфликты путем убеждения и взаимопонимания;</w:t>
      </w:r>
    </w:p>
    <w:p w:rsidR="00BA33FC" w:rsidRPr="006F6396" w:rsidRDefault="00BA33FC" w:rsidP="00963011">
      <w:pPr>
        <w:numPr>
          <w:ilvl w:val="1"/>
          <w:numId w:val="11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 приветливый и заботливый, вежливый и деликатный;</w:t>
      </w:r>
    </w:p>
    <w:p w:rsidR="00BA33FC" w:rsidRPr="006F6396" w:rsidRDefault="00BA33FC" w:rsidP="00963011">
      <w:pPr>
        <w:numPr>
          <w:ilvl w:val="1"/>
          <w:numId w:val="11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 уважающий окружающих и уважаемый ими;</w:t>
      </w:r>
    </w:p>
    <w:p w:rsidR="00BA33FC" w:rsidRPr="006F6396" w:rsidRDefault="00BA33FC" w:rsidP="00963011">
      <w:pPr>
        <w:numPr>
          <w:ilvl w:val="1"/>
          <w:numId w:val="11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уважающий права свои и других, умеющий слушать и слышать; </w:t>
      </w:r>
    </w:p>
    <w:p w:rsidR="00BA33FC" w:rsidRPr="006F6396" w:rsidRDefault="00BA33FC" w:rsidP="00963011">
      <w:pPr>
        <w:numPr>
          <w:ilvl w:val="1"/>
          <w:numId w:val="12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 заботливый, сострадающий, поддерживающий;</w:t>
      </w:r>
    </w:p>
    <w:p w:rsidR="00BA33FC" w:rsidRPr="006F6396" w:rsidRDefault="00BA33FC" w:rsidP="00963011">
      <w:pPr>
        <w:numPr>
          <w:ilvl w:val="1"/>
          <w:numId w:val="12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 патр</w:t>
      </w:r>
      <w:r w:rsidR="00C32F44">
        <w:rPr>
          <w:rFonts w:ascii="Times New Roman" w:hAnsi="Times New Roman"/>
          <w:b/>
          <w:bCs/>
          <w:sz w:val="28"/>
          <w:szCs w:val="28"/>
        </w:rPr>
        <w:t>иот своей школы, города,</w:t>
      </w:r>
      <w:r w:rsidRPr="006F6396">
        <w:rPr>
          <w:rFonts w:ascii="Times New Roman" w:hAnsi="Times New Roman"/>
          <w:b/>
          <w:bCs/>
          <w:sz w:val="28"/>
          <w:szCs w:val="28"/>
        </w:rPr>
        <w:t xml:space="preserve"> заботящийся об их процветании;</w:t>
      </w:r>
    </w:p>
    <w:p w:rsidR="00BA33FC" w:rsidRPr="006F6396" w:rsidRDefault="00BA33FC" w:rsidP="00963011">
      <w:pPr>
        <w:numPr>
          <w:ilvl w:val="1"/>
          <w:numId w:val="13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 человек, берегущий природу и культуру;</w:t>
      </w:r>
    </w:p>
    <w:p w:rsidR="00BA33FC" w:rsidRPr="00F61191" w:rsidRDefault="00BA33FC" w:rsidP="00963011">
      <w:pPr>
        <w:numPr>
          <w:ilvl w:val="1"/>
          <w:numId w:val="13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 трудолюбивый, успешный, независимый, счастливый.</w:t>
      </w:r>
    </w:p>
    <w:p w:rsidR="00BA33FC" w:rsidRPr="006F6396" w:rsidRDefault="00BA33FC" w:rsidP="00963011">
      <w:pPr>
        <w:pStyle w:val="10"/>
        <w:rPr>
          <w:rFonts w:ascii="Times New Roman" w:hAnsi="Times New Roman"/>
          <w:i/>
          <w:color w:val="FF0000"/>
          <w:sz w:val="28"/>
          <w:szCs w:val="28"/>
        </w:rPr>
      </w:pPr>
      <w:bookmarkStart w:id="14" w:name="OLE_LINK43"/>
      <w:bookmarkStart w:id="15" w:name="OLE_LINK44"/>
      <w:bookmarkStart w:id="16" w:name="OLE_LINK101"/>
      <w:bookmarkStart w:id="17" w:name="OLE_LINK102"/>
      <w:r w:rsidRPr="006F6396">
        <w:rPr>
          <w:rFonts w:ascii="Times New Roman" w:hAnsi="Times New Roman"/>
          <w:i/>
          <w:color w:val="FF0000"/>
          <w:sz w:val="28"/>
          <w:szCs w:val="28"/>
        </w:rPr>
        <w:t>Все вместе (художники ):</w:t>
      </w:r>
    </w:p>
    <w:p w:rsidR="00BA33FC" w:rsidRPr="006F6396" w:rsidRDefault="00BA33FC" w:rsidP="00963011">
      <w:pPr>
        <w:ind w:left="2124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Если каждый друг к другу будет терпим,</w:t>
      </w:r>
    </w:p>
    <w:p w:rsidR="00BA33FC" w:rsidRPr="006F6396" w:rsidRDefault="00BA33FC" w:rsidP="00963011">
      <w:pPr>
        <w:ind w:left="2124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То вместе мы сделаем толерантным наш мир.</w:t>
      </w:r>
      <w:bookmarkEnd w:id="14"/>
      <w:bookmarkEnd w:id="15"/>
      <w:bookmarkEnd w:id="16"/>
      <w:bookmarkEnd w:id="17"/>
    </w:p>
    <w:p w:rsidR="00BA33FC" w:rsidRPr="006F6396" w:rsidRDefault="00BA33FC" w:rsidP="00963011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«Что делает МЕНЯ частью НАС?» А какие мы с вами? Чем мы отличаемся друг от друга?</w:t>
      </w:r>
    </w:p>
    <w:p w:rsidR="00BA33FC" w:rsidRPr="006F6396" w:rsidRDefault="00BA33FC" w:rsidP="00963011">
      <w:pPr>
        <w:rPr>
          <w:rFonts w:ascii="Times New Roman" w:hAnsi="Times New Roman"/>
          <w:sz w:val="28"/>
          <w:szCs w:val="28"/>
        </w:rPr>
      </w:pPr>
      <w:r w:rsidRPr="00F61191">
        <w:rPr>
          <w:rFonts w:ascii="Times New Roman" w:hAnsi="Times New Roman"/>
          <w:b/>
          <w:sz w:val="28"/>
          <w:szCs w:val="28"/>
        </w:rPr>
        <w:t>3.</w:t>
      </w:r>
      <w:r w:rsidRPr="006F6396"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t xml:space="preserve"> Упражнение </w:t>
      </w:r>
      <w:r w:rsidRPr="006F6396">
        <w:rPr>
          <w:rFonts w:ascii="Times New Roman" w:hAnsi="Times New Roman"/>
          <w:sz w:val="28"/>
          <w:szCs w:val="28"/>
        </w:rPr>
        <w:t>«Учимся ценить индивидуальность»</w:t>
      </w:r>
    </w:p>
    <w:p w:rsidR="00BA33FC" w:rsidRPr="006F6396" w:rsidRDefault="00BA33FC" w:rsidP="00963011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Учащиеся рассаживаются по кругу, у каждого есть бумага и ручка.</w:t>
      </w:r>
    </w:p>
    <w:p w:rsidR="00BA33FC" w:rsidRPr="006F6396" w:rsidRDefault="00BA33FC" w:rsidP="00963011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-Мы часто хотим быть такими же, как и все остальные, и страдаем, чувствуя, что отличаемся от других. Иногда действительно хорошо, что мы – «как все», но не менее важна и наша индивидуальность. Её можно и нужно ценить.</w:t>
      </w:r>
    </w:p>
    <w:p w:rsidR="00BA33FC" w:rsidRPr="006F6396" w:rsidRDefault="00BA33FC" w:rsidP="00963011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 -Напишите о тех признаках, которые отличают вас от других. Это может быть признание своих достоинств или талантов, жизненных принципов. Информация должна носить позитивный характер. На это отводится 3-4 минуты. После того, как вы будете готовы, мы зачитаем записи вслух, а группа будет отгадывать, кто автор утверждений.</w:t>
      </w:r>
    </w:p>
    <w:p w:rsidR="00BA33FC" w:rsidRPr="006F6396" w:rsidRDefault="00BA33FC" w:rsidP="00963011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  Художники собирают листочки, записи зачитываются, участники определяют автора. Если этого не удаётся, то автор сам называет себя.</w:t>
      </w:r>
    </w:p>
    <w:p w:rsidR="00BA33FC" w:rsidRPr="006F6396" w:rsidRDefault="00BA33FC" w:rsidP="00A03140">
      <w:pPr>
        <w:pStyle w:val="ae"/>
        <w:jc w:val="both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-Именно уникальность – важнейшее человеческое достоинств. Именно уникальностью человек привлекателен. Наверно, люди нужны и интересны друг другу именно потому, что они отличаются друг от друга. Общаться с точной своей копией неинтересно.</w:t>
      </w:r>
    </w:p>
    <w:p w:rsidR="00BA33FC" w:rsidRPr="006F6396" w:rsidRDefault="007C17CD" w:rsidP="00A03140">
      <w:pPr>
        <w:pStyle w:val="2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color w:val="0C900F"/>
          <w:sz w:val="28"/>
          <w:szCs w:val="28"/>
          <w:u w:val="single"/>
          <w:lang w:eastAsia="ru-RU"/>
        </w:rPr>
        <w:pict>
          <v:shape id="_x0000_s1042" type="#_x0000_t75" style="position:absolute;margin-left:387pt;margin-top:40.5pt;width:115.5pt;height:93pt;z-index:-7">
            <v:imagedata r:id="rId12" o:title=""/>
          </v:shape>
        </w:pict>
      </w:r>
      <w:r w:rsidR="00BA33FC" w:rsidRPr="006F6396">
        <w:rPr>
          <w:rFonts w:ascii="Times New Roman" w:hAnsi="Times New Roman"/>
          <w:sz w:val="28"/>
          <w:szCs w:val="28"/>
        </w:rPr>
        <w:t xml:space="preserve">Ученики ещё раз отмечают положительные аспекты того, что люди не похожи друг на друга. Они становятся интересны друг другу, могут найти нестандартное решение проблемы, учатся друг у друга. </w:t>
      </w:r>
    </w:p>
    <w:p w:rsidR="00BA33FC" w:rsidRPr="003F5C39" w:rsidRDefault="00BA33FC" w:rsidP="00963011">
      <w:pPr>
        <w:pStyle w:val="2"/>
        <w:ind w:left="0"/>
        <w:rPr>
          <w:rFonts w:ascii="Times New Roman" w:hAnsi="Times New Roman"/>
          <w:b/>
          <w:color w:val="0C900F"/>
          <w:sz w:val="28"/>
          <w:szCs w:val="28"/>
          <w:u w:val="single"/>
        </w:rPr>
      </w:pPr>
    </w:p>
    <w:p w:rsidR="00BA33FC" w:rsidRPr="003F5C39" w:rsidRDefault="00BA33FC" w:rsidP="00052F21">
      <w:pPr>
        <w:pStyle w:val="2"/>
        <w:ind w:left="0"/>
        <w:rPr>
          <w:rFonts w:ascii="Times New Roman" w:hAnsi="Times New Roman"/>
          <w:b/>
          <w:color w:val="0C900F"/>
          <w:sz w:val="28"/>
          <w:szCs w:val="28"/>
          <w:u w:val="single"/>
        </w:rPr>
      </w:pPr>
      <w:r w:rsidRPr="003F5C39">
        <w:rPr>
          <w:rFonts w:ascii="Times New Roman" w:hAnsi="Times New Roman"/>
          <w:b/>
          <w:color w:val="0C900F"/>
          <w:sz w:val="28"/>
          <w:szCs w:val="28"/>
          <w:u w:val="single"/>
        </w:rPr>
        <w:t>3. Литераторы</w:t>
      </w:r>
    </w:p>
    <w:p w:rsidR="00BA33FC" w:rsidRPr="006F6396" w:rsidRDefault="00BA33FC" w:rsidP="00A03140">
      <w:pPr>
        <w:spacing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lastRenderedPageBreak/>
        <w:t>Есть много пословиц о доброте: Уважая человека – уважаешь себя.</w:t>
      </w:r>
    </w:p>
    <w:p w:rsidR="00BA33FC" w:rsidRPr="006F6396" w:rsidRDefault="00BA33FC" w:rsidP="00A03140">
      <w:pPr>
        <w:spacing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Путём зла не доходят до добра. </w:t>
      </w:r>
    </w:p>
    <w:p w:rsidR="00BA33FC" w:rsidRPr="006F6396" w:rsidRDefault="00BA33FC" w:rsidP="00A03140">
      <w:pPr>
        <w:spacing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Мир не без добрых людей.</w:t>
      </w:r>
    </w:p>
    <w:p w:rsidR="00BA33FC" w:rsidRPr="006F6396" w:rsidRDefault="00BA33FC" w:rsidP="00A03140">
      <w:pPr>
        <w:spacing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А кто из вас слышал слово «толерантность»? Сегодня мы нередко слышим  незнакомое нам до недавнего времени слово “толерантность.</w:t>
      </w:r>
    </w:p>
    <w:p w:rsidR="00BA33FC" w:rsidRPr="006F6396" w:rsidRDefault="00BA33FC" w:rsidP="00A03140">
      <w:pPr>
        <w:spacing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А что оно означает, знаете? (выслушать мнение)</w:t>
      </w:r>
    </w:p>
    <w:p w:rsidR="00BA33FC" w:rsidRPr="006F6396" w:rsidRDefault="00BA33FC" w:rsidP="00A03140">
      <w:pPr>
        <w:spacing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Для русского языка слово «толерантность» относительно новое; четкого, однозначного толкования этот термин не имеет. Как каждый из вас понимает это слово? </w:t>
      </w:r>
    </w:p>
    <w:p w:rsidR="00BA33FC" w:rsidRPr="006F6396" w:rsidRDefault="00BA33FC" w:rsidP="00A03140">
      <w:pPr>
        <w:spacing w:line="240" w:lineRule="auto"/>
        <w:rPr>
          <w:rFonts w:ascii="Times New Roman" w:hAnsi="Times New Roman"/>
          <w:sz w:val="28"/>
          <w:szCs w:val="28"/>
        </w:rPr>
      </w:pPr>
      <w:bookmarkStart w:id="18" w:name="OLE_LINK49"/>
      <w:bookmarkStart w:id="19" w:name="OLE_LINK50"/>
      <w:bookmarkStart w:id="20" w:name="OLE_LINK76"/>
      <w:r w:rsidRPr="006F6396">
        <w:rPr>
          <w:rFonts w:ascii="Times New Roman" w:hAnsi="Times New Roman"/>
          <w:sz w:val="28"/>
          <w:szCs w:val="28"/>
        </w:rPr>
        <w:t>(выслушать ответы)</w:t>
      </w:r>
    </w:p>
    <w:bookmarkEnd w:id="18"/>
    <w:bookmarkEnd w:id="19"/>
    <w:bookmarkEnd w:id="20"/>
    <w:p w:rsidR="00BA33FC" w:rsidRPr="006F6396" w:rsidRDefault="00BA33FC" w:rsidP="00A03140">
      <w:pPr>
        <w:spacing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А что было бы, если все люди были похожи друг на друга и ничем не отличались? Интересно ли жить в таком мире клонов? </w:t>
      </w:r>
      <w:bookmarkStart w:id="21" w:name="OLE_LINK51"/>
      <w:bookmarkStart w:id="22" w:name="OLE_LINK52"/>
      <w:bookmarkStart w:id="23" w:name="OLE_LINK68"/>
      <w:r w:rsidRPr="006F6396">
        <w:rPr>
          <w:rFonts w:ascii="Times New Roman" w:hAnsi="Times New Roman"/>
          <w:sz w:val="28"/>
          <w:szCs w:val="28"/>
        </w:rPr>
        <w:t>(выслушать ответы)</w:t>
      </w:r>
    </w:p>
    <w:bookmarkEnd w:id="21"/>
    <w:bookmarkEnd w:id="22"/>
    <w:bookmarkEnd w:id="23"/>
    <w:p w:rsidR="00BA33FC" w:rsidRPr="006F6396" w:rsidRDefault="00BA33FC" w:rsidP="00A03140">
      <w:pPr>
        <w:spacing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Хорошо или плохо, что все мы разные? </w:t>
      </w:r>
      <w:bookmarkStart w:id="24" w:name="OLE_LINK64"/>
      <w:bookmarkStart w:id="25" w:name="OLE_LINK65"/>
      <w:r w:rsidRPr="006F6396">
        <w:rPr>
          <w:rFonts w:ascii="Times New Roman" w:hAnsi="Times New Roman"/>
          <w:sz w:val="28"/>
          <w:szCs w:val="28"/>
        </w:rPr>
        <w:t>(выслушать ответы)</w:t>
      </w:r>
    </w:p>
    <w:bookmarkEnd w:id="24"/>
    <w:bookmarkEnd w:id="25"/>
    <w:p w:rsidR="00BA33FC" w:rsidRPr="006F6396" w:rsidRDefault="00BA33FC" w:rsidP="00A03140">
      <w:pPr>
        <w:spacing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Люди своими отличительными чертами дополняют друг от друга.</w:t>
      </w:r>
      <w:r w:rsidRPr="006F6396">
        <w:rPr>
          <w:rFonts w:ascii="Times New Roman" w:hAnsi="Times New Roman"/>
          <w:sz w:val="28"/>
          <w:szCs w:val="28"/>
        </w:rPr>
        <w:br/>
        <w:t>- Красота - сестра добра и разума.</w:t>
      </w:r>
      <w:r w:rsidRPr="006F6396">
        <w:rPr>
          <w:rFonts w:ascii="Times New Roman" w:hAnsi="Times New Roman"/>
          <w:sz w:val="28"/>
          <w:szCs w:val="28"/>
        </w:rPr>
        <w:br/>
        <w:t>- Живи добрее - будешь всем милее</w:t>
      </w:r>
      <w:r w:rsidRPr="006F6396">
        <w:rPr>
          <w:rFonts w:ascii="Times New Roman" w:hAnsi="Times New Roman"/>
          <w:b/>
          <w:i/>
          <w:sz w:val="28"/>
          <w:szCs w:val="28"/>
        </w:rPr>
        <w:t xml:space="preserve">.            </w:t>
      </w:r>
      <w:r w:rsidRPr="006F6396">
        <w:rPr>
          <w:rFonts w:ascii="Times New Roman" w:hAnsi="Times New Roman"/>
          <w:i/>
          <w:sz w:val="28"/>
          <w:szCs w:val="28"/>
        </w:rPr>
        <w:br/>
        <w:t xml:space="preserve">- </w:t>
      </w:r>
      <w:r w:rsidRPr="006F6396">
        <w:rPr>
          <w:rFonts w:ascii="Times New Roman" w:hAnsi="Times New Roman"/>
          <w:sz w:val="28"/>
          <w:szCs w:val="28"/>
        </w:rPr>
        <w:t>Добро - и во сне хорошо.</w:t>
      </w:r>
      <w:r w:rsidRPr="006F6396">
        <w:rPr>
          <w:rFonts w:ascii="Times New Roman" w:hAnsi="Times New Roman"/>
          <w:sz w:val="28"/>
          <w:szCs w:val="28"/>
        </w:rPr>
        <w:br/>
        <w:t>- Добро сеять - добро и пожинать!</w:t>
      </w:r>
      <w:r w:rsidRPr="006F6396">
        <w:rPr>
          <w:rFonts w:ascii="Times New Roman" w:hAnsi="Times New Roman"/>
          <w:sz w:val="28"/>
          <w:szCs w:val="28"/>
        </w:rPr>
        <w:br/>
        <w:t>- Худо тому, кто добра не делает никому.</w:t>
      </w:r>
      <w:r w:rsidRPr="006F6396">
        <w:rPr>
          <w:rFonts w:ascii="Times New Roman" w:hAnsi="Times New Roman"/>
          <w:sz w:val="28"/>
          <w:szCs w:val="28"/>
        </w:rPr>
        <w:br/>
        <w:t>- Красота спасет мир!</w:t>
      </w:r>
    </w:p>
    <w:p w:rsidR="00BA33FC" w:rsidRPr="006F6396" w:rsidRDefault="00BA33FC" w:rsidP="00A03140">
      <w:pPr>
        <w:spacing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Доброта – язык, на котором могут говорить немые и который глухие могут слышать. </w:t>
      </w:r>
    </w:p>
    <w:p w:rsidR="00BA33FC" w:rsidRPr="006F6396" w:rsidRDefault="00BA33FC" w:rsidP="00A03140">
      <w:pPr>
        <w:spacing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 Кто добр поистине, добро творит в молчании. </w:t>
      </w:r>
    </w:p>
    <w:p w:rsidR="00BA33FC" w:rsidRPr="006F6396" w:rsidRDefault="00BA33FC" w:rsidP="00A03140">
      <w:pPr>
        <w:spacing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 Добрыми делами славен человек. </w:t>
      </w:r>
    </w:p>
    <w:p w:rsidR="00BA33FC" w:rsidRPr="006F6396" w:rsidRDefault="007C17CD" w:rsidP="00A03140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43" type="#_x0000_t75" style="position:absolute;margin-left:357pt;margin-top:14.45pt;width:132pt;height:93pt;z-index:-6">
            <v:imagedata r:id="rId12" o:title=""/>
          </v:shape>
        </w:pict>
      </w:r>
      <w:r w:rsidR="00BA33FC" w:rsidRPr="006F6396">
        <w:rPr>
          <w:rFonts w:ascii="Times New Roman" w:hAnsi="Times New Roman"/>
          <w:sz w:val="28"/>
          <w:szCs w:val="28"/>
        </w:rPr>
        <w:t>Добрые умирают, да дела их живут.</w:t>
      </w:r>
    </w:p>
    <w:p w:rsidR="00BA33FC" w:rsidRPr="006F6396" w:rsidRDefault="00BA33FC" w:rsidP="00A03140">
      <w:pPr>
        <w:spacing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 Доброе слово человеку, что дождь в засуху. </w:t>
      </w:r>
    </w:p>
    <w:p w:rsidR="00BA33FC" w:rsidRPr="006F6396" w:rsidRDefault="00BA33FC" w:rsidP="00A03140">
      <w:pPr>
        <w:spacing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 Кто любит добрые дела, тому и жизнь мила.</w:t>
      </w:r>
    </w:p>
    <w:p w:rsidR="00BA33FC" w:rsidRPr="006F6396" w:rsidRDefault="00BA33FC" w:rsidP="00A03140">
      <w:pPr>
        <w:spacing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 Доброе дело питает и душу и тело.</w:t>
      </w:r>
    </w:p>
    <w:p w:rsidR="00BA33FC" w:rsidRPr="006F6396" w:rsidRDefault="00BA33FC" w:rsidP="00A03140">
      <w:pPr>
        <w:spacing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Добрый человек в добре живёт век. </w:t>
      </w:r>
    </w:p>
    <w:p w:rsidR="00BA33FC" w:rsidRPr="006F6396" w:rsidRDefault="00BA33FC" w:rsidP="00A03140">
      <w:pPr>
        <w:spacing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Худо тому, кто добра не творит никому</w:t>
      </w:r>
    </w:p>
    <w:p w:rsidR="00BA33FC" w:rsidRPr="006F6396" w:rsidRDefault="00BA33FC" w:rsidP="00A03140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Толерантная семья.  Какими качествами должна обладать семья, ваша семья? Продолжите фразу «В моей семье …….»</w:t>
      </w:r>
    </w:p>
    <w:p w:rsidR="00BA33FC" w:rsidRPr="006F6396" w:rsidRDefault="00BA33FC" w:rsidP="00A03140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i/>
          <w:sz w:val="28"/>
          <w:szCs w:val="28"/>
        </w:rPr>
        <w:t>(выслушать ответы)</w:t>
      </w:r>
    </w:p>
    <w:p w:rsidR="00BA33FC" w:rsidRPr="006F6396" w:rsidRDefault="00BA33FC" w:rsidP="00A03140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lastRenderedPageBreak/>
        <w:t>Теперь подведём итоги нашего обсуждения.</w:t>
      </w:r>
    </w:p>
    <w:p w:rsidR="00BA33FC" w:rsidRPr="006F6396" w:rsidRDefault="00BA33FC" w:rsidP="00A03140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>Толерантная семья</w:t>
      </w:r>
      <w:r w:rsidRPr="006F6396">
        <w:rPr>
          <w:rFonts w:ascii="Times New Roman" w:hAnsi="Times New Roman"/>
          <w:sz w:val="28"/>
          <w:szCs w:val="28"/>
        </w:rPr>
        <w:t xml:space="preserve">. </w:t>
      </w:r>
      <w:r w:rsidRPr="006F6396">
        <w:rPr>
          <w:rFonts w:ascii="Times New Roman" w:hAnsi="Times New Roman"/>
          <w:b/>
          <w:bCs/>
          <w:sz w:val="28"/>
          <w:szCs w:val="28"/>
        </w:rPr>
        <w:t>В моей семье</w:t>
      </w:r>
      <w:r w:rsidRPr="006F6396">
        <w:rPr>
          <w:rFonts w:ascii="Times New Roman" w:hAnsi="Times New Roman"/>
          <w:sz w:val="28"/>
          <w:szCs w:val="28"/>
        </w:rPr>
        <w:t xml:space="preserve">  </w:t>
      </w:r>
    </w:p>
    <w:p w:rsidR="00BA33FC" w:rsidRPr="006F6396" w:rsidRDefault="00BA33FC" w:rsidP="00A03140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(выслушать ответы)</w:t>
      </w:r>
    </w:p>
    <w:p w:rsidR="00BA33FC" w:rsidRPr="006F6396" w:rsidRDefault="00BA33FC" w:rsidP="00A03140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Вывод:</w:t>
      </w:r>
    </w:p>
    <w:p w:rsidR="00BA33FC" w:rsidRPr="006F6396" w:rsidRDefault="00BA33FC" w:rsidP="00A03140">
      <w:pPr>
        <w:numPr>
          <w:ilvl w:val="1"/>
          <w:numId w:val="14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 все терпимые и терпеливые; </w:t>
      </w:r>
    </w:p>
    <w:p w:rsidR="00BA33FC" w:rsidRPr="006F6396" w:rsidRDefault="00BA33FC" w:rsidP="00A03140">
      <w:pPr>
        <w:numPr>
          <w:ilvl w:val="1"/>
          <w:numId w:val="14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 здоровые, добрые, любящие;</w:t>
      </w:r>
    </w:p>
    <w:p w:rsidR="00BA33FC" w:rsidRPr="006F6396" w:rsidRDefault="00BA33FC" w:rsidP="00A03140">
      <w:pPr>
        <w:numPr>
          <w:ilvl w:val="1"/>
          <w:numId w:val="14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>уважающие, понимающие, поддерживающие друг друга;</w:t>
      </w:r>
    </w:p>
    <w:p w:rsidR="00BA33FC" w:rsidRPr="006F6396" w:rsidRDefault="00BA33FC" w:rsidP="00A03140">
      <w:pPr>
        <w:numPr>
          <w:ilvl w:val="1"/>
          <w:numId w:val="14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 окружающие друг друга заботой;</w:t>
      </w:r>
    </w:p>
    <w:p w:rsidR="00BA33FC" w:rsidRPr="006F6396" w:rsidRDefault="00BA33FC" w:rsidP="00A03140">
      <w:pPr>
        <w:numPr>
          <w:ilvl w:val="1"/>
          <w:numId w:val="14"/>
        </w:numPr>
        <w:tabs>
          <w:tab w:val="clear" w:pos="1440"/>
          <w:tab w:val="num" w:pos="360"/>
        </w:tabs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 внимательные, отзывчивые, интересующиеся планами и заботами друг друга;</w:t>
      </w:r>
    </w:p>
    <w:p w:rsidR="00BA33FC" w:rsidRDefault="00BA33FC" w:rsidP="00A03140">
      <w:pPr>
        <w:spacing w:line="240" w:lineRule="auto"/>
        <w:rPr>
          <w:rFonts w:ascii="Times New Roman" w:hAnsi="Times New Roman"/>
          <w:b/>
          <w:bCs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 xml:space="preserve"> успешные, независимые, счастливые.</w:t>
      </w:r>
    </w:p>
    <w:p w:rsidR="00BA33FC" w:rsidRPr="006F6396" w:rsidRDefault="007C17CD" w:rsidP="00A03140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>
          <v:shape id="_x0000_i1026" type="#_x0000_t75" style="width:420pt;height:420pt">
            <v:imagedata r:id="rId18" o:title=""/>
          </v:shape>
        </w:pict>
      </w:r>
    </w:p>
    <w:p w:rsidR="00BA33FC" w:rsidRPr="003F5C39" w:rsidRDefault="00BA33FC" w:rsidP="00E322CF">
      <w:pPr>
        <w:spacing w:line="240" w:lineRule="auto"/>
        <w:rPr>
          <w:rFonts w:ascii="Times New Roman" w:hAnsi="Times New Roman"/>
          <w:b/>
          <w:color w:val="7030A0"/>
          <w:sz w:val="28"/>
          <w:szCs w:val="28"/>
          <w:u w:val="single"/>
        </w:rPr>
      </w:pPr>
      <w:r w:rsidRPr="003F5C39">
        <w:rPr>
          <w:rFonts w:ascii="Times New Roman" w:hAnsi="Times New Roman"/>
          <w:b/>
          <w:color w:val="7030A0"/>
          <w:sz w:val="28"/>
          <w:szCs w:val="28"/>
          <w:u w:val="single"/>
        </w:rPr>
        <w:t>4.Поэты</w:t>
      </w:r>
    </w:p>
    <w:p w:rsidR="00BA33FC" w:rsidRPr="006F6396" w:rsidRDefault="00BA33FC" w:rsidP="004120A4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Доброта и толерантность – слова синонимы.</w:t>
      </w:r>
    </w:p>
    <w:p w:rsidR="00BA33FC" w:rsidRPr="006F6396" w:rsidRDefault="00BA33FC" w:rsidP="009F7858">
      <w:pPr>
        <w:spacing w:line="240" w:lineRule="auto"/>
        <w:jc w:val="both"/>
        <w:rPr>
          <w:rFonts w:ascii="Times New Roman" w:hAnsi="Times New Roman"/>
          <w:sz w:val="28"/>
          <w:szCs w:val="28"/>
          <w:u w:val="single"/>
        </w:rPr>
      </w:pPr>
      <w:r w:rsidRPr="006F6396">
        <w:rPr>
          <w:rFonts w:ascii="Times New Roman" w:hAnsi="Times New Roman"/>
          <w:sz w:val="28"/>
          <w:szCs w:val="28"/>
        </w:rPr>
        <w:lastRenderedPageBreak/>
        <w:t>1.</w:t>
      </w:r>
      <w:r w:rsidRPr="006F6396">
        <w:rPr>
          <w:rFonts w:ascii="Times New Roman" w:hAnsi="Times New Roman"/>
          <w:sz w:val="28"/>
          <w:szCs w:val="28"/>
          <w:u w:val="single"/>
        </w:rPr>
        <w:t xml:space="preserve">Ребенок читает стих </w:t>
      </w:r>
    </w:p>
    <w:p w:rsidR="00BA33FC" w:rsidRPr="00B905D9" w:rsidRDefault="00BA33FC" w:rsidP="009F7858">
      <w:pPr>
        <w:rPr>
          <w:rFonts w:ascii="Times New Roman" w:hAnsi="Times New Roman"/>
          <w:b/>
          <w:i/>
          <w:color w:val="C00000"/>
          <w:sz w:val="28"/>
          <w:szCs w:val="28"/>
        </w:rPr>
      </w:pPr>
      <w:r w:rsidRPr="00B905D9">
        <w:rPr>
          <w:rFonts w:ascii="Times New Roman" w:hAnsi="Times New Roman"/>
          <w:b/>
          <w:i/>
          <w:color w:val="C00000"/>
          <w:sz w:val="28"/>
          <w:szCs w:val="28"/>
        </w:rPr>
        <w:t>Толерантность - это не простое чувство,</w:t>
      </w:r>
    </w:p>
    <w:p w:rsidR="00BA33FC" w:rsidRPr="00B905D9" w:rsidRDefault="00BA33FC" w:rsidP="009F7858">
      <w:pPr>
        <w:spacing w:line="240" w:lineRule="auto"/>
        <w:rPr>
          <w:rFonts w:ascii="Times New Roman" w:hAnsi="Times New Roman"/>
          <w:b/>
          <w:i/>
          <w:color w:val="C00000"/>
          <w:sz w:val="28"/>
          <w:szCs w:val="28"/>
        </w:rPr>
      </w:pPr>
      <w:r w:rsidRPr="00B905D9">
        <w:rPr>
          <w:rFonts w:ascii="Times New Roman" w:hAnsi="Times New Roman"/>
          <w:b/>
          <w:i/>
          <w:color w:val="C00000"/>
          <w:sz w:val="28"/>
          <w:szCs w:val="28"/>
        </w:rPr>
        <w:t xml:space="preserve"> Его не в раз приобретешь:</w:t>
      </w:r>
    </w:p>
    <w:p w:rsidR="00BA33FC" w:rsidRPr="00B905D9" w:rsidRDefault="00BA33FC" w:rsidP="009F7858">
      <w:pPr>
        <w:rPr>
          <w:rFonts w:ascii="Times New Roman" w:hAnsi="Times New Roman"/>
          <w:b/>
          <w:i/>
          <w:color w:val="C00000"/>
          <w:sz w:val="28"/>
          <w:szCs w:val="28"/>
        </w:rPr>
      </w:pPr>
      <w:r w:rsidRPr="00B905D9">
        <w:rPr>
          <w:rFonts w:ascii="Times New Roman" w:hAnsi="Times New Roman"/>
          <w:b/>
          <w:i/>
          <w:color w:val="C00000"/>
          <w:sz w:val="28"/>
          <w:szCs w:val="28"/>
        </w:rPr>
        <w:t xml:space="preserve"> Сколько надо проявить благородства и сочувствия,</w:t>
      </w:r>
    </w:p>
    <w:p w:rsidR="00BA33FC" w:rsidRPr="00B905D9" w:rsidRDefault="00BA33FC" w:rsidP="009F7858">
      <w:pPr>
        <w:rPr>
          <w:rFonts w:ascii="Times New Roman" w:hAnsi="Times New Roman"/>
          <w:b/>
          <w:i/>
          <w:color w:val="C00000"/>
          <w:sz w:val="28"/>
          <w:szCs w:val="28"/>
        </w:rPr>
      </w:pPr>
      <w:r w:rsidRPr="00B905D9">
        <w:rPr>
          <w:rFonts w:ascii="Times New Roman" w:hAnsi="Times New Roman"/>
          <w:b/>
          <w:i/>
          <w:color w:val="C00000"/>
          <w:sz w:val="28"/>
          <w:szCs w:val="28"/>
        </w:rPr>
        <w:t xml:space="preserve"> Только тогда сам все это поймешь.</w:t>
      </w:r>
    </w:p>
    <w:p w:rsidR="00BA33FC" w:rsidRPr="00B905D9" w:rsidRDefault="00BA33FC" w:rsidP="009F7858">
      <w:pPr>
        <w:rPr>
          <w:rFonts w:ascii="Times New Roman" w:hAnsi="Times New Roman"/>
          <w:b/>
          <w:i/>
          <w:color w:val="C00000"/>
          <w:sz w:val="28"/>
          <w:szCs w:val="28"/>
        </w:rPr>
      </w:pPr>
      <w:r w:rsidRPr="00B905D9">
        <w:rPr>
          <w:rFonts w:ascii="Times New Roman" w:hAnsi="Times New Roman"/>
          <w:b/>
          <w:i/>
          <w:color w:val="C00000"/>
          <w:sz w:val="28"/>
          <w:szCs w:val="28"/>
        </w:rPr>
        <w:t xml:space="preserve"> Толерантным быть – это искусство,</w:t>
      </w:r>
    </w:p>
    <w:p w:rsidR="00BA33FC" w:rsidRPr="00B905D9" w:rsidRDefault="00BA33FC" w:rsidP="009F7858">
      <w:pPr>
        <w:rPr>
          <w:rFonts w:ascii="Times New Roman" w:hAnsi="Times New Roman"/>
          <w:b/>
          <w:i/>
          <w:color w:val="C00000"/>
          <w:sz w:val="28"/>
          <w:szCs w:val="28"/>
        </w:rPr>
      </w:pPr>
      <w:r w:rsidRPr="00B905D9">
        <w:rPr>
          <w:rFonts w:ascii="Times New Roman" w:hAnsi="Times New Roman"/>
          <w:b/>
          <w:i/>
          <w:color w:val="C00000"/>
          <w:sz w:val="28"/>
          <w:szCs w:val="28"/>
        </w:rPr>
        <w:t xml:space="preserve"> Твердо в этом мы убеждены:</w:t>
      </w:r>
    </w:p>
    <w:p w:rsidR="00BA33FC" w:rsidRPr="00B905D9" w:rsidRDefault="00BA33FC" w:rsidP="009F7858">
      <w:pPr>
        <w:rPr>
          <w:rFonts w:ascii="Times New Roman" w:hAnsi="Times New Roman"/>
          <w:b/>
          <w:i/>
          <w:color w:val="C00000"/>
          <w:sz w:val="28"/>
          <w:szCs w:val="28"/>
        </w:rPr>
      </w:pPr>
      <w:r w:rsidRPr="00B905D9">
        <w:rPr>
          <w:rFonts w:ascii="Times New Roman" w:hAnsi="Times New Roman"/>
          <w:b/>
          <w:i/>
          <w:color w:val="C00000"/>
          <w:sz w:val="28"/>
          <w:szCs w:val="28"/>
        </w:rPr>
        <w:t xml:space="preserve"> В дружбе и согласии жить должны.</w:t>
      </w:r>
    </w:p>
    <w:p w:rsidR="00BA33FC" w:rsidRPr="00B905D9" w:rsidRDefault="00BA33FC" w:rsidP="009F7858">
      <w:pPr>
        <w:rPr>
          <w:rFonts w:ascii="Times New Roman" w:hAnsi="Times New Roman"/>
          <w:b/>
          <w:i/>
          <w:color w:val="C00000"/>
          <w:sz w:val="28"/>
          <w:szCs w:val="28"/>
        </w:rPr>
      </w:pPr>
      <w:r w:rsidRPr="00B905D9">
        <w:rPr>
          <w:rFonts w:ascii="Times New Roman" w:hAnsi="Times New Roman"/>
          <w:b/>
          <w:i/>
          <w:color w:val="C00000"/>
          <w:sz w:val="28"/>
          <w:szCs w:val="28"/>
        </w:rPr>
        <w:t xml:space="preserve"> Русские и украинцы, башкиры и татары</w:t>
      </w:r>
    </w:p>
    <w:p w:rsidR="00BA33FC" w:rsidRPr="00B905D9" w:rsidRDefault="00BA33FC" w:rsidP="009F7858">
      <w:pPr>
        <w:rPr>
          <w:rFonts w:ascii="Times New Roman" w:hAnsi="Times New Roman"/>
          <w:b/>
          <w:i/>
          <w:color w:val="C00000"/>
          <w:sz w:val="28"/>
          <w:szCs w:val="28"/>
        </w:rPr>
      </w:pPr>
      <w:r w:rsidRPr="00B905D9">
        <w:rPr>
          <w:rFonts w:ascii="Times New Roman" w:hAnsi="Times New Roman"/>
          <w:b/>
          <w:i/>
          <w:color w:val="C00000"/>
          <w:sz w:val="28"/>
          <w:szCs w:val="28"/>
        </w:rPr>
        <w:t xml:space="preserve"> Мир становится таким жестоким,</w:t>
      </w:r>
    </w:p>
    <w:p w:rsidR="00BA33FC" w:rsidRPr="00B905D9" w:rsidRDefault="00BA33FC" w:rsidP="009F7858">
      <w:pPr>
        <w:rPr>
          <w:rFonts w:ascii="Times New Roman" w:hAnsi="Times New Roman"/>
          <w:b/>
          <w:i/>
          <w:color w:val="C00000"/>
          <w:sz w:val="28"/>
          <w:szCs w:val="28"/>
        </w:rPr>
      </w:pPr>
      <w:r w:rsidRPr="00B905D9">
        <w:rPr>
          <w:rFonts w:ascii="Times New Roman" w:hAnsi="Times New Roman"/>
          <w:b/>
          <w:i/>
          <w:color w:val="C00000"/>
          <w:sz w:val="28"/>
          <w:szCs w:val="28"/>
        </w:rPr>
        <w:t xml:space="preserve"> Что поодиночке невозможно жить…</w:t>
      </w:r>
    </w:p>
    <w:p w:rsidR="00BA33FC" w:rsidRPr="00B905D9" w:rsidRDefault="00BA33FC" w:rsidP="009F7858">
      <w:pPr>
        <w:rPr>
          <w:rFonts w:ascii="Times New Roman" w:hAnsi="Times New Roman"/>
          <w:b/>
          <w:i/>
          <w:color w:val="C00000"/>
          <w:sz w:val="28"/>
          <w:szCs w:val="28"/>
        </w:rPr>
      </w:pPr>
      <w:r w:rsidRPr="00B905D9">
        <w:rPr>
          <w:rFonts w:ascii="Times New Roman" w:hAnsi="Times New Roman"/>
          <w:b/>
          <w:i/>
          <w:color w:val="C00000"/>
          <w:sz w:val="28"/>
          <w:szCs w:val="28"/>
        </w:rPr>
        <w:t xml:space="preserve"> Ответим друг другу чувством высоким-</w:t>
      </w:r>
    </w:p>
    <w:p w:rsidR="00BA33FC" w:rsidRPr="00B905D9" w:rsidRDefault="00BA33FC" w:rsidP="009F7858">
      <w:pPr>
        <w:rPr>
          <w:rFonts w:ascii="Times New Roman" w:hAnsi="Times New Roman"/>
          <w:b/>
          <w:i/>
          <w:color w:val="C00000"/>
          <w:sz w:val="28"/>
          <w:szCs w:val="28"/>
        </w:rPr>
      </w:pPr>
      <w:r w:rsidRPr="00B905D9">
        <w:rPr>
          <w:rFonts w:ascii="Times New Roman" w:hAnsi="Times New Roman"/>
          <w:b/>
          <w:i/>
          <w:color w:val="C00000"/>
          <w:sz w:val="28"/>
          <w:szCs w:val="28"/>
        </w:rPr>
        <w:t xml:space="preserve"> И хрупкий мир мы сможем сохранить.</w:t>
      </w:r>
    </w:p>
    <w:p w:rsidR="00BA33FC" w:rsidRPr="006F6396" w:rsidRDefault="00BA33FC" w:rsidP="00B63050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2.Мозговой штурм </w:t>
      </w:r>
    </w:p>
    <w:p w:rsidR="00BA33FC" w:rsidRPr="00AF5807" w:rsidRDefault="00BA33FC" w:rsidP="00B63050">
      <w:pPr>
        <w:pStyle w:val="10"/>
        <w:rPr>
          <w:rFonts w:ascii="Times New Roman" w:hAnsi="Times New Roman"/>
          <w:color w:val="0070C0"/>
          <w:sz w:val="28"/>
          <w:szCs w:val="28"/>
        </w:rPr>
      </w:pPr>
      <w:r w:rsidRPr="00AF5807">
        <w:rPr>
          <w:rFonts w:ascii="Times New Roman" w:hAnsi="Times New Roman"/>
          <w:color w:val="0070C0"/>
          <w:sz w:val="28"/>
          <w:szCs w:val="28"/>
        </w:rPr>
        <w:t>Продолжите фразу «В моём городе  …….»</w:t>
      </w:r>
    </w:p>
    <w:p w:rsidR="00BA33FC" w:rsidRPr="006F6396" w:rsidRDefault="00BA33FC" w:rsidP="00B63050">
      <w:pPr>
        <w:pStyle w:val="10"/>
        <w:rPr>
          <w:rFonts w:ascii="Times New Roman" w:hAnsi="Times New Roman"/>
          <w:i/>
          <w:sz w:val="28"/>
          <w:szCs w:val="28"/>
        </w:rPr>
      </w:pPr>
      <w:r w:rsidRPr="006F6396">
        <w:rPr>
          <w:rFonts w:ascii="Times New Roman" w:hAnsi="Times New Roman"/>
          <w:i/>
          <w:sz w:val="28"/>
          <w:szCs w:val="28"/>
        </w:rPr>
        <w:t>(выслушать ответы)</w:t>
      </w:r>
    </w:p>
    <w:p w:rsidR="00BA33FC" w:rsidRPr="006F6396" w:rsidRDefault="00BA33FC" w:rsidP="00F8527A">
      <w:pPr>
        <w:spacing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Высказывание детей.</w:t>
      </w:r>
    </w:p>
    <w:p w:rsidR="00BA33FC" w:rsidRPr="006F6396" w:rsidRDefault="00BA33FC" w:rsidP="00F8527A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-Самое главное человеческое качество – умение сопереживать. </w:t>
      </w:r>
    </w:p>
    <w:p w:rsidR="00BA33FC" w:rsidRPr="006F6396" w:rsidRDefault="00BA33FC" w:rsidP="00F8527A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-Сопереживать, сострадать кому-то и в горе, и в радости, и не только человеку. </w:t>
      </w:r>
    </w:p>
    <w:p w:rsidR="00BA33FC" w:rsidRPr="006F6396" w:rsidRDefault="00BA33FC" w:rsidP="00F8527A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« -Доброму человеку бывает стыдно даже перед собакой» ( А.П Чехов).А разве не бывает жалко сломанную и брошенную цветущую яблоневую ветку, сорванный и брошенный цветок, раненую птицу, хромающую собаку, любое больное животное? -Добрый человек все это замечает. Причем не только глазами, но и сердцем, сердце вообще причастно ко всем человеческим поступкам.</w:t>
      </w:r>
    </w:p>
    <w:p w:rsidR="00BA33FC" w:rsidRPr="006F6396" w:rsidRDefault="00BA33FC" w:rsidP="00F8527A">
      <w:pPr>
        <w:pStyle w:val="7"/>
        <w:jc w:val="both"/>
        <w:rPr>
          <w:sz w:val="28"/>
          <w:szCs w:val="28"/>
        </w:rPr>
      </w:pPr>
      <w:r w:rsidRPr="00052F21">
        <w:rPr>
          <w:sz w:val="28"/>
          <w:szCs w:val="28"/>
        </w:rPr>
        <w:t>3</w:t>
      </w:r>
      <w:r w:rsidRPr="006F6396">
        <w:rPr>
          <w:sz w:val="28"/>
          <w:szCs w:val="28"/>
        </w:rPr>
        <w:t>.</w:t>
      </w:r>
      <w:r w:rsidRPr="006F6396">
        <w:rPr>
          <w:b/>
          <w:sz w:val="28"/>
          <w:szCs w:val="28"/>
        </w:rPr>
        <w:t>Беседа</w:t>
      </w:r>
      <w:r w:rsidRPr="006F6396">
        <w:rPr>
          <w:sz w:val="28"/>
          <w:szCs w:val="28"/>
        </w:rPr>
        <w:t xml:space="preserve"> «Люди с ограниченными возможностями или инвалиды?»</w:t>
      </w:r>
    </w:p>
    <w:p w:rsidR="00BA33FC" w:rsidRPr="006F6396" w:rsidRDefault="00BA33FC" w:rsidP="00F8527A">
      <w:pPr>
        <w:pStyle w:val="7"/>
        <w:jc w:val="both"/>
        <w:rPr>
          <w:sz w:val="28"/>
          <w:szCs w:val="28"/>
        </w:rPr>
      </w:pPr>
      <w:r w:rsidRPr="006F6396">
        <w:rPr>
          <w:sz w:val="28"/>
          <w:szCs w:val="28"/>
        </w:rPr>
        <w:t>Основные вопросы:</w:t>
      </w:r>
    </w:p>
    <w:p w:rsidR="00BA33FC" w:rsidRPr="006F6396" w:rsidRDefault="00BA33FC" w:rsidP="009F7858">
      <w:pPr>
        <w:jc w:val="both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- кого мы можем назвать человеком с ограниченными возможностями?</w:t>
      </w:r>
    </w:p>
    <w:p w:rsidR="00BA33FC" w:rsidRPr="006F6396" w:rsidRDefault="00BA33FC" w:rsidP="009F7858">
      <w:pPr>
        <w:jc w:val="both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- что вы о них знаете?</w:t>
      </w:r>
    </w:p>
    <w:p w:rsidR="00BA33FC" w:rsidRPr="006F6396" w:rsidRDefault="00BA33FC" w:rsidP="009F7858">
      <w:pPr>
        <w:jc w:val="both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lastRenderedPageBreak/>
        <w:t>- каково их по</w:t>
      </w:r>
      <w:r w:rsidR="00F61191">
        <w:rPr>
          <w:rFonts w:ascii="Times New Roman" w:hAnsi="Times New Roman"/>
          <w:sz w:val="28"/>
          <w:szCs w:val="28"/>
        </w:rPr>
        <w:t>ложение в современном</w:t>
      </w:r>
      <w:r w:rsidRPr="006F6396">
        <w:rPr>
          <w:rFonts w:ascii="Times New Roman" w:hAnsi="Times New Roman"/>
          <w:sz w:val="28"/>
          <w:szCs w:val="28"/>
        </w:rPr>
        <w:t xml:space="preserve"> обществе?</w:t>
      </w:r>
    </w:p>
    <w:p w:rsidR="00BA33FC" w:rsidRDefault="00BA33FC" w:rsidP="009F7858">
      <w:pPr>
        <w:pStyle w:val="8"/>
        <w:ind w:firstLine="540"/>
        <w:jc w:val="both"/>
        <w:rPr>
          <w:b/>
          <w:sz w:val="28"/>
          <w:szCs w:val="28"/>
        </w:rPr>
      </w:pPr>
    </w:p>
    <w:p w:rsidR="00BA33FC" w:rsidRDefault="007C17CD" w:rsidP="009F7858">
      <w:pPr>
        <w:pStyle w:val="8"/>
        <w:ind w:firstLine="540"/>
        <w:jc w:val="both"/>
        <w:rPr>
          <w:b/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shape id="_x0000_s1044" type="#_x0000_t75" style="position:absolute;left:0;text-align:left;margin-left:156.75pt;margin-top:15.95pt;width:132pt;height:93pt;z-index:-5">
            <v:imagedata r:id="rId12" o:title=""/>
          </v:shape>
        </w:pict>
      </w:r>
    </w:p>
    <w:p w:rsidR="00335E1C" w:rsidRDefault="00335E1C" w:rsidP="009F7858">
      <w:pPr>
        <w:pStyle w:val="8"/>
        <w:ind w:firstLine="540"/>
        <w:jc w:val="both"/>
        <w:rPr>
          <w:b/>
          <w:color w:val="CC3300"/>
          <w:sz w:val="28"/>
          <w:szCs w:val="28"/>
        </w:rPr>
      </w:pPr>
    </w:p>
    <w:p w:rsidR="00335E1C" w:rsidRDefault="00335E1C" w:rsidP="009F7858">
      <w:pPr>
        <w:pStyle w:val="8"/>
        <w:ind w:firstLine="540"/>
        <w:jc w:val="both"/>
        <w:rPr>
          <w:b/>
          <w:color w:val="CC3300"/>
          <w:sz w:val="28"/>
          <w:szCs w:val="28"/>
        </w:rPr>
      </w:pPr>
    </w:p>
    <w:p w:rsidR="00335E1C" w:rsidRDefault="00335E1C" w:rsidP="009F7858">
      <w:pPr>
        <w:pStyle w:val="8"/>
        <w:ind w:firstLine="540"/>
        <w:jc w:val="both"/>
        <w:rPr>
          <w:b/>
          <w:color w:val="CC3300"/>
          <w:sz w:val="28"/>
          <w:szCs w:val="28"/>
        </w:rPr>
      </w:pPr>
    </w:p>
    <w:p w:rsidR="00BA33FC" w:rsidRPr="00AF5807" w:rsidRDefault="00BA33FC" w:rsidP="009F7858">
      <w:pPr>
        <w:pStyle w:val="8"/>
        <w:ind w:firstLine="540"/>
        <w:jc w:val="both"/>
        <w:rPr>
          <w:b/>
          <w:color w:val="CC3300"/>
          <w:sz w:val="28"/>
          <w:szCs w:val="28"/>
        </w:rPr>
      </w:pPr>
      <w:r w:rsidRPr="00AF5807">
        <w:rPr>
          <w:b/>
          <w:color w:val="CC3300"/>
          <w:sz w:val="28"/>
          <w:szCs w:val="28"/>
        </w:rPr>
        <w:t>Упражнение  «Эмпатия»</w:t>
      </w:r>
    </w:p>
    <w:p w:rsidR="00BA33FC" w:rsidRPr="006F6396" w:rsidRDefault="00BA33FC" w:rsidP="009F7858">
      <w:pPr>
        <w:pStyle w:val="8"/>
        <w:ind w:firstLine="540"/>
        <w:jc w:val="both"/>
        <w:rPr>
          <w:sz w:val="28"/>
          <w:szCs w:val="28"/>
        </w:rPr>
      </w:pPr>
      <w:r w:rsidRPr="006F6396">
        <w:rPr>
          <w:sz w:val="28"/>
          <w:szCs w:val="28"/>
        </w:rPr>
        <w:t>В ходе беседы будут названы различные виды инвалидности: слепота, отсутствие конечностей, отсутствие слуха и т.д. Ученикам предлагается упражнения, связанные с некоторыми из них.</w:t>
      </w:r>
    </w:p>
    <w:p w:rsidR="00BA33FC" w:rsidRPr="00AF5807" w:rsidRDefault="00BA33FC" w:rsidP="009F7858">
      <w:pPr>
        <w:ind w:firstLine="540"/>
        <w:jc w:val="both"/>
        <w:rPr>
          <w:rFonts w:ascii="Times New Roman" w:hAnsi="Times New Roman"/>
          <w:i/>
          <w:color w:val="D60093"/>
          <w:sz w:val="28"/>
          <w:szCs w:val="28"/>
        </w:rPr>
      </w:pPr>
      <w:r w:rsidRPr="00AF5807">
        <w:rPr>
          <w:rFonts w:ascii="Times New Roman" w:hAnsi="Times New Roman"/>
          <w:color w:val="D60093"/>
          <w:sz w:val="28"/>
          <w:szCs w:val="28"/>
        </w:rPr>
        <w:t xml:space="preserve">1) </w:t>
      </w:r>
      <w:r w:rsidRPr="00AF5807">
        <w:rPr>
          <w:rFonts w:ascii="Times New Roman" w:hAnsi="Times New Roman"/>
          <w:i/>
          <w:color w:val="D60093"/>
          <w:sz w:val="28"/>
          <w:szCs w:val="28"/>
        </w:rPr>
        <w:t>«Слепой и поводырь».</w:t>
      </w:r>
    </w:p>
    <w:p w:rsidR="00BA33FC" w:rsidRPr="006F6396" w:rsidRDefault="00BA33FC" w:rsidP="009F7858">
      <w:pPr>
        <w:tabs>
          <w:tab w:val="left" w:pos="720"/>
        </w:tabs>
        <w:ind w:firstLine="540"/>
        <w:jc w:val="both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Добровольцы делятся на пары. Одному человеку из каждой пары предлагается надеть повязку (он будет «слепой»); второй  будет «поводырем». Задание для поводыря: провести слепого по отведенному участку класса на скорость, обходя предметы, расположенные на пути. Условие: слепого не трогать, а направлять словами. Затем в парах «слепой» и «поводырь» меняются ролями. </w:t>
      </w:r>
    </w:p>
    <w:p w:rsidR="00BA33FC" w:rsidRPr="006F6396" w:rsidRDefault="00BA33FC" w:rsidP="009F7858">
      <w:pPr>
        <w:tabs>
          <w:tab w:val="left" w:pos="720"/>
        </w:tabs>
        <w:ind w:firstLine="540"/>
        <w:jc w:val="both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После проведения упражнения проводится </w:t>
      </w:r>
      <w:r w:rsidRPr="006F6396">
        <w:rPr>
          <w:rFonts w:ascii="Times New Roman" w:hAnsi="Times New Roman"/>
          <w:b/>
          <w:sz w:val="28"/>
          <w:szCs w:val="28"/>
        </w:rPr>
        <w:t>беседа,</w:t>
      </w:r>
      <w:r w:rsidRPr="006F6396">
        <w:rPr>
          <w:rFonts w:ascii="Times New Roman" w:hAnsi="Times New Roman"/>
          <w:sz w:val="28"/>
          <w:szCs w:val="28"/>
        </w:rPr>
        <w:t xml:space="preserve"> в ходе которой можно задать следующие вопросы.</w:t>
      </w:r>
    </w:p>
    <w:p w:rsidR="00BA33FC" w:rsidRPr="006F6396" w:rsidRDefault="00BA33FC" w:rsidP="009F7858">
      <w:pPr>
        <w:tabs>
          <w:tab w:val="left" w:pos="720"/>
        </w:tabs>
        <w:jc w:val="both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- Какие у вас были ощущения?</w:t>
      </w:r>
    </w:p>
    <w:p w:rsidR="00BA33FC" w:rsidRPr="006F6396" w:rsidRDefault="00BA33FC" w:rsidP="009F7858">
      <w:pPr>
        <w:tabs>
          <w:tab w:val="left" w:pos="720"/>
        </w:tabs>
        <w:jc w:val="both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- Что было легче: направлять товарища или двигаться самому?</w:t>
      </w:r>
    </w:p>
    <w:p w:rsidR="00BA33FC" w:rsidRPr="006F6396" w:rsidRDefault="00BA33FC" w:rsidP="009F7858">
      <w:pPr>
        <w:tabs>
          <w:tab w:val="left" w:pos="720"/>
        </w:tabs>
        <w:jc w:val="both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- Не было ли у вас желания взять «слепого» под руку и бежать рядом?</w:t>
      </w:r>
    </w:p>
    <w:p w:rsidR="00BA33FC" w:rsidRPr="006F6396" w:rsidRDefault="00BA33FC" w:rsidP="009F7858">
      <w:pPr>
        <w:tabs>
          <w:tab w:val="left" w:pos="720"/>
        </w:tabs>
        <w:jc w:val="both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- Что вы чувствовали, когда  ничего не видели и пр.</w:t>
      </w:r>
    </w:p>
    <w:p w:rsidR="00BA33FC" w:rsidRPr="006F6396" w:rsidRDefault="00BA33FC" w:rsidP="009F7858">
      <w:pPr>
        <w:ind w:left="510" w:firstLine="510"/>
        <w:jc w:val="center"/>
        <w:rPr>
          <w:rFonts w:ascii="Times New Roman" w:hAnsi="Times New Roman"/>
          <w:b/>
          <w:color w:val="3366FF"/>
          <w:sz w:val="28"/>
          <w:szCs w:val="28"/>
        </w:rPr>
      </w:pPr>
      <w:r w:rsidRPr="006F6396">
        <w:rPr>
          <w:rFonts w:ascii="Times New Roman" w:hAnsi="Times New Roman"/>
          <w:b/>
          <w:color w:val="3366FF"/>
          <w:sz w:val="28"/>
          <w:szCs w:val="28"/>
        </w:rPr>
        <w:t>Инклюзивное образование – равные возможности для всех</w:t>
      </w:r>
    </w:p>
    <w:p w:rsidR="00BA33FC" w:rsidRPr="006F6396" w:rsidRDefault="00BA33FC" w:rsidP="009F7858">
      <w:pPr>
        <w:pStyle w:val="a5"/>
        <w:spacing w:before="0" w:beforeAutospacing="0" w:after="0" w:afterAutospacing="0"/>
        <w:ind w:firstLine="510"/>
        <w:jc w:val="both"/>
        <w:rPr>
          <w:sz w:val="28"/>
          <w:szCs w:val="28"/>
        </w:rPr>
      </w:pPr>
      <w:r w:rsidRPr="006F6396">
        <w:rPr>
          <w:sz w:val="28"/>
          <w:szCs w:val="28"/>
        </w:rPr>
        <w:t>Ребенок-инвалид – это звучит как приговор. Инклюзивное образование помогает отменить этот приговор и предоставляет ребенку возможность реализовать свои права.</w:t>
      </w:r>
    </w:p>
    <w:p w:rsidR="00BA33FC" w:rsidRPr="006F6396" w:rsidRDefault="00BA33FC" w:rsidP="009F7858">
      <w:pPr>
        <w:pStyle w:val="a5"/>
        <w:spacing w:before="0" w:beforeAutospacing="0" w:after="0" w:afterAutospacing="0"/>
        <w:ind w:firstLine="510"/>
        <w:jc w:val="both"/>
        <w:rPr>
          <w:sz w:val="28"/>
          <w:szCs w:val="28"/>
        </w:rPr>
      </w:pPr>
      <w:r w:rsidRPr="00052F21">
        <w:rPr>
          <w:b/>
          <w:sz w:val="28"/>
          <w:szCs w:val="28"/>
          <w:u w:val="single"/>
        </w:rPr>
        <w:t>Инклюзивное образование</w:t>
      </w:r>
      <w:r w:rsidRPr="006F6396">
        <w:rPr>
          <w:sz w:val="28"/>
          <w:szCs w:val="28"/>
        </w:rPr>
        <w:t xml:space="preserve"> - процесс развития общего образования, который подразумевает доступность образования для всех, в плане приспособления к различным нуждам всех детей, что обеспечивает доступ к образованию для детей с особыми потребностями.</w:t>
      </w:r>
    </w:p>
    <w:p w:rsidR="00BA33FC" w:rsidRPr="006F6396" w:rsidRDefault="00BA33FC" w:rsidP="00F8527A">
      <w:pPr>
        <w:pStyle w:val="a3"/>
        <w:spacing w:line="360" w:lineRule="auto"/>
        <w:ind w:firstLine="510"/>
        <w:jc w:val="both"/>
        <w:rPr>
          <w:b/>
          <w:sz w:val="28"/>
          <w:szCs w:val="28"/>
        </w:rPr>
      </w:pPr>
      <w:r w:rsidRPr="006F6396">
        <w:rPr>
          <w:sz w:val="28"/>
          <w:szCs w:val="28"/>
        </w:rPr>
        <w:lastRenderedPageBreak/>
        <w:t xml:space="preserve">В Послании народу Казахстана президент Республики Казахстан сказал, что </w:t>
      </w:r>
      <w:r w:rsidRPr="00052F21">
        <w:rPr>
          <w:sz w:val="28"/>
          <w:szCs w:val="28"/>
        </w:rPr>
        <w:t>нельзя исключать и 10-летнее среднее образование для желающих выбрать в дальнейшем обучение в заведениях технического и профессионального образования.</w:t>
      </w:r>
    </w:p>
    <w:p w:rsidR="00BA33FC" w:rsidRPr="006F6396" w:rsidRDefault="00BA33FC" w:rsidP="006D7BEB">
      <w:pPr>
        <w:pStyle w:val="Default"/>
        <w:jc w:val="both"/>
        <w:rPr>
          <w:sz w:val="28"/>
          <w:szCs w:val="28"/>
        </w:rPr>
      </w:pPr>
      <w:r w:rsidRPr="006F6396">
        <w:rPr>
          <w:color w:val="000000"/>
          <w:sz w:val="28"/>
          <w:szCs w:val="28"/>
          <w:lang w:eastAsia="ru-RU"/>
        </w:rPr>
        <w:t xml:space="preserve">   </w:t>
      </w:r>
      <w:r w:rsidRPr="006F6396">
        <w:rPr>
          <w:sz w:val="28"/>
          <w:szCs w:val="28"/>
        </w:rPr>
        <w:t xml:space="preserve">Так в </w:t>
      </w:r>
      <w:r w:rsidRPr="00052F21">
        <w:rPr>
          <w:sz w:val="28"/>
          <w:szCs w:val="28"/>
          <w:lang w:eastAsia="ru-RU"/>
        </w:rPr>
        <w:t xml:space="preserve">Костанайской </w:t>
      </w:r>
      <w:r w:rsidRPr="006F6396">
        <w:rPr>
          <w:color w:val="000000"/>
          <w:sz w:val="28"/>
          <w:szCs w:val="28"/>
        </w:rPr>
        <w:t>школе технического творчества</w:t>
      </w:r>
      <w:r w:rsidRPr="006F6396">
        <w:rPr>
          <w:sz w:val="28"/>
          <w:szCs w:val="28"/>
        </w:rPr>
        <w:t xml:space="preserve"> осуществили проект, по которому 30 детей с ограниченными возможностями из дома-интерната были привлечены к занятиям в кружках технического творчества. За три года они усвоили технологию изготовления технических моделей. Занятия в кружках сыграли роль труда в игротерапии, способствовали коррекции и интеграции детей-инвалидов в социум. Была смоделирована сре</w:t>
      </w:r>
      <w:r>
        <w:rPr>
          <w:sz w:val="28"/>
          <w:szCs w:val="28"/>
        </w:rPr>
        <w:t xml:space="preserve">да взаимодействия, </w:t>
      </w:r>
      <w:r w:rsidRPr="006F6396">
        <w:rPr>
          <w:sz w:val="28"/>
          <w:szCs w:val="28"/>
        </w:rPr>
        <w:t xml:space="preserve">в которой дети осваивали позитивные социальные роли и ценности, умения и навыки общения с разными людьми. Была разработана модель взаимодействия организации дополнительного образования и организации социальной защиты. И по окончании проекта дети с ограниченными возможностями посещали занятия в обычных группах со здоровыми детьми. Это, конечно, был главный результат проекта! </w:t>
      </w:r>
    </w:p>
    <w:p w:rsidR="00BA33FC" w:rsidRPr="006F6396" w:rsidRDefault="00BA33FC" w:rsidP="006D7BEB">
      <w:pPr>
        <w:pStyle w:val="a5"/>
        <w:rPr>
          <w:sz w:val="28"/>
          <w:szCs w:val="28"/>
        </w:rPr>
      </w:pPr>
      <w:r w:rsidRPr="006F6396">
        <w:rPr>
          <w:b/>
          <w:sz w:val="28"/>
          <w:szCs w:val="28"/>
        </w:rPr>
        <w:t>ИТОГ:</w:t>
      </w:r>
      <w:r w:rsidRPr="006F6396">
        <w:rPr>
          <w:sz w:val="28"/>
          <w:szCs w:val="28"/>
        </w:rPr>
        <w:t xml:space="preserve"> На  листе цветной бумаги обвести и вырезать свою ладошку, и  написать на пальцах качества толерантности, которыми вы обладаете, а на ладони качество,  которым  хотели бы научиться.</w:t>
      </w:r>
    </w:p>
    <w:p w:rsidR="00BA33FC" w:rsidRPr="006F6396" w:rsidRDefault="00BA33FC" w:rsidP="009F7858">
      <w:pPr>
        <w:tabs>
          <w:tab w:val="left" w:pos="720"/>
        </w:tabs>
        <w:jc w:val="both"/>
        <w:rPr>
          <w:rFonts w:ascii="Times New Roman" w:hAnsi="Times New Roman"/>
          <w:b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t>3. Стихотворение.</w:t>
      </w:r>
    </w:p>
    <w:p w:rsidR="00BA33FC" w:rsidRPr="00AF5807" w:rsidRDefault="00BA33FC" w:rsidP="009F7858">
      <w:pPr>
        <w:pStyle w:val="a5"/>
        <w:rPr>
          <w:b/>
          <w:i/>
          <w:color w:val="CC3300"/>
          <w:sz w:val="28"/>
          <w:szCs w:val="28"/>
        </w:rPr>
      </w:pPr>
      <w:r w:rsidRPr="00AF5807">
        <w:rPr>
          <w:b/>
          <w:i/>
          <w:color w:val="CC3300"/>
          <w:sz w:val="28"/>
          <w:szCs w:val="28"/>
        </w:rPr>
        <w:t xml:space="preserve">Не стой в стороне равнодушно,                                </w:t>
      </w:r>
      <w:r w:rsidRPr="00AF5807">
        <w:rPr>
          <w:b/>
          <w:i/>
          <w:color w:val="CC3300"/>
          <w:sz w:val="28"/>
          <w:szCs w:val="28"/>
        </w:rPr>
        <w:br/>
        <w:t xml:space="preserve">Когда у кого-то беда. </w:t>
      </w:r>
      <w:r w:rsidRPr="00AF5807">
        <w:rPr>
          <w:b/>
          <w:i/>
          <w:color w:val="CC3300"/>
          <w:sz w:val="28"/>
          <w:szCs w:val="28"/>
        </w:rPr>
        <w:br/>
        <w:t xml:space="preserve">Рвануться на выручку нужно </w:t>
      </w:r>
      <w:r w:rsidRPr="00AF5807">
        <w:rPr>
          <w:b/>
          <w:i/>
          <w:color w:val="CC3300"/>
          <w:sz w:val="28"/>
          <w:szCs w:val="28"/>
        </w:rPr>
        <w:br/>
        <w:t xml:space="preserve">В любую минуту, всегда.                </w:t>
      </w:r>
    </w:p>
    <w:p w:rsidR="00BA33FC" w:rsidRPr="00AF5807" w:rsidRDefault="007C17CD" w:rsidP="009F7858">
      <w:pPr>
        <w:rPr>
          <w:rFonts w:ascii="Times New Roman" w:hAnsi="Times New Roman"/>
          <w:b/>
          <w:i/>
          <w:color w:val="CC3300"/>
          <w:sz w:val="28"/>
          <w:szCs w:val="28"/>
        </w:rPr>
      </w:pPr>
      <w:r>
        <w:rPr>
          <w:rFonts w:ascii="Times New Roman" w:hAnsi="Times New Roman"/>
          <w:b/>
          <w:i/>
          <w:noProof/>
          <w:color w:val="CC3300"/>
          <w:sz w:val="28"/>
          <w:szCs w:val="28"/>
          <w:lang w:eastAsia="ru-RU"/>
        </w:rPr>
        <w:pict>
          <v:shape id="_x0000_s1045" type="#_x0000_t75" style="position:absolute;margin-left:351.75pt;margin-top:-58.6pt;width:132pt;height:93pt;z-index:-4">
            <v:imagedata r:id="rId12" o:title=""/>
          </v:shape>
        </w:pict>
      </w:r>
      <w:r w:rsidR="00BA33FC" w:rsidRPr="00AF5807">
        <w:rPr>
          <w:rFonts w:ascii="Times New Roman" w:hAnsi="Times New Roman"/>
          <w:b/>
          <w:i/>
          <w:color w:val="CC3300"/>
          <w:sz w:val="28"/>
          <w:szCs w:val="28"/>
        </w:rPr>
        <w:t xml:space="preserve">И если кому-то, кому-то поможем </w:t>
      </w:r>
      <w:r w:rsidR="00BA33FC" w:rsidRPr="00AF5807">
        <w:rPr>
          <w:rFonts w:ascii="Times New Roman" w:hAnsi="Times New Roman"/>
          <w:b/>
          <w:i/>
          <w:color w:val="CC3300"/>
          <w:sz w:val="28"/>
          <w:szCs w:val="28"/>
        </w:rPr>
        <w:br/>
        <w:t xml:space="preserve">Твоя доброта, улыбка твоя. </w:t>
      </w:r>
      <w:r w:rsidR="00BA33FC" w:rsidRPr="00AF5807">
        <w:rPr>
          <w:rFonts w:ascii="Times New Roman" w:hAnsi="Times New Roman"/>
          <w:b/>
          <w:i/>
          <w:color w:val="CC3300"/>
          <w:sz w:val="28"/>
          <w:szCs w:val="28"/>
        </w:rPr>
        <w:br/>
        <w:t xml:space="preserve">Ты счастлив, что день не напрасно был прожит, </w:t>
      </w:r>
      <w:r w:rsidR="00BA33FC" w:rsidRPr="00AF5807">
        <w:rPr>
          <w:rFonts w:ascii="Times New Roman" w:hAnsi="Times New Roman"/>
          <w:b/>
          <w:i/>
          <w:color w:val="CC3300"/>
          <w:sz w:val="28"/>
          <w:szCs w:val="28"/>
        </w:rPr>
        <w:br/>
        <w:t>Что годы живёшь ты не зря</w:t>
      </w:r>
    </w:p>
    <w:p w:rsidR="00BA33FC" w:rsidRPr="00B905D9" w:rsidRDefault="00BA33FC" w:rsidP="00D73885">
      <w:pPr>
        <w:tabs>
          <w:tab w:val="left" w:pos="3615"/>
        </w:tabs>
        <w:rPr>
          <w:rFonts w:ascii="Times New Roman" w:hAnsi="Times New Roman"/>
          <w:b/>
          <w:color w:val="FFC000"/>
          <w:sz w:val="28"/>
          <w:szCs w:val="28"/>
          <w:u w:val="single"/>
        </w:rPr>
      </w:pPr>
      <w:r w:rsidRPr="00B905D9">
        <w:rPr>
          <w:rFonts w:ascii="Times New Roman" w:hAnsi="Times New Roman"/>
          <w:b/>
          <w:color w:val="FFC000"/>
          <w:sz w:val="28"/>
          <w:szCs w:val="28"/>
          <w:u w:val="single"/>
        </w:rPr>
        <w:t>5.Писатели</w:t>
      </w:r>
    </w:p>
    <w:p w:rsidR="00BA33FC" w:rsidRPr="00FD2A44" w:rsidRDefault="00BA33FC" w:rsidP="00385B14">
      <w:pPr>
        <w:tabs>
          <w:tab w:val="left" w:pos="3615"/>
        </w:tabs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1.Рассказы детей.</w:t>
      </w:r>
    </w:p>
    <w:p w:rsidR="00BA33FC" w:rsidRPr="00052F21" w:rsidRDefault="00BA33FC" w:rsidP="00385B14">
      <w:pPr>
        <w:tabs>
          <w:tab w:val="left" w:pos="3615"/>
        </w:tabs>
        <w:rPr>
          <w:rFonts w:ascii="Times New Roman" w:hAnsi="Times New Roman"/>
          <w:b/>
          <w:sz w:val="28"/>
          <w:szCs w:val="28"/>
          <w:u w:val="single"/>
        </w:rPr>
      </w:pPr>
      <w:r w:rsidRPr="00052F21">
        <w:rPr>
          <w:rFonts w:ascii="Times New Roman" w:hAnsi="Times New Roman"/>
          <w:b/>
          <w:sz w:val="28"/>
          <w:szCs w:val="28"/>
          <w:u w:val="single"/>
        </w:rPr>
        <w:t>СОЛНЦЕ И ВЕТЕР</w:t>
      </w:r>
    </w:p>
    <w:p w:rsidR="00BA33FC" w:rsidRPr="006F6396" w:rsidRDefault="00BA33FC" w:rsidP="00385B14">
      <w:pPr>
        <w:tabs>
          <w:tab w:val="left" w:pos="3615"/>
        </w:tabs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 Есть такая притча. Однажды солнце и ветер поспорили, кто из них сильнее. Они увидели путника, шагающего по дороге, и решили, кто быстрее снимет с него плащ, тот и сильнее.</w:t>
      </w:r>
    </w:p>
    <w:p w:rsidR="00BA33FC" w:rsidRPr="006F6396" w:rsidRDefault="00BA33FC" w:rsidP="00385B14">
      <w:pPr>
        <w:tabs>
          <w:tab w:val="left" w:pos="3615"/>
        </w:tabs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 Начал ветер. Он стал дуть, что есть силы, пытаясь сорвать плащ с человека. Он задувал ему под воротник, сквозил в рукавах, но у него ничего не получалось. Тогда </w:t>
      </w:r>
      <w:r w:rsidRPr="006F6396">
        <w:rPr>
          <w:rFonts w:ascii="Times New Roman" w:hAnsi="Times New Roman"/>
          <w:sz w:val="28"/>
          <w:szCs w:val="28"/>
        </w:rPr>
        <w:lastRenderedPageBreak/>
        <w:t xml:space="preserve">ветер собрал последние силы и дунул на человека сильнейшим порывом, но человек только получше застегнул плащ, съежился и зашагал быстрее. </w:t>
      </w:r>
    </w:p>
    <w:p w:rsidR="00BA33FC" w:rsidRPr="006F6396" w:rsidRDefault="00BA33FC" w:rsidP="00385B14">
      <w:pPr>
        <w:tabs>
          <w:tab w:val="left" w:pos="3615"/>
        </w:tabs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 Тогда за дело принялось солнце. "Смотри, сказало он ветру, - я буду действовать по-другому, ласково." И действительно, солнце стало нежно пригревать путнику спину и руки. Человек расслабился и подставил солнцу свое лицо. Он расстегнул плащ, а потом, когда ему стало жарко, то и вовсе снял его. </w:t>
      </w:r>
    </w:p>
    <w:p w:rsidR="00BA33FC" w:rsidRDefault="00BA33FC" w:rsidP="00385B14">
      <w:pPr>
        <w:tabs>
          <w:tab w:val="left" w:pos="3615"/>
        </w:tabs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 </w:t>
      </w:r>
      <w:r w:rsidRPr="00052F21">
        <w:rPr>
          <w:rFonts w:ascii="Times New Roman" w:hAnsi="Times New Roman"/>
          <w:sz w:val="28"/>
          <w:szCs w:val="28"/>
        </w:rPr>
        <w:t>Вот так солнце, действуя по-доброму, победило.</w:t>
      </w:r>
    </w:p>
    <w:p w:rsidR="00BA33FC" w:rsidRDefault="00BA33FC" w:rsidP="00052F21">
      <w:pPr>
        <w:tabs>
          <w:tab w:val="left" w:pos="3615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902529" w:rsidRDefault="00902529" w:rsidP="00052F21">
      <w:pPr>
        <w:tabs>
          <w:tab w:val="left" w:pos="3615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BA33FC" w:rsidRPr="00052F21" w:rsidRDefault="00BA33FC" w:rsidP="00052F21">
      <w:pPr>
        <w:tabs>
          <w:tab w:val="left" w:pos="3615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Рассказы детей</w:t>
      </w:r>
    </w:p>
    <w:p w:rsidR="00BA33FC" w:rsidRPr="00052F21" w:rsidRDefault="00BA33FC" w:rsidP="00385B14">
      <w:pPr>
        <w:tabs>
          <w:tab w:val="left" w:pos="3615"/>
        </w:tabs>
        <w:rPr>
          <w:rFonts w:ascii="Times New Roman" w:hAnsi="Times New Roman"/>
          <w:sz w:val="28"/>
          <w:szCs w:val="28"/>
        </w:rPr>
      </w:pPr>
      <w:r w:rsidRPr="00052F21">
        <w:rPr>
          <w:rFonts w:ascii="Times New Roman" w:hAnsi="Times New Roman"/>
          <w:sz w:val="28"/>
          <w:szCs w:val="28"/>
        </w:rPr>
        <w:t>Миша совсем недавно переехал в новую квартиру и еще ни с кем не был знаком. Но дома было скучно сидеть, взрослые разбирали вещи. И мальчик попросил у мамы разрешения выйти во двор. Мама отпустила его, предупредив, что дверь подъезда открывается специальным кодом.</w:t>
      </w:r>
    </w:p>
    <w:p w:rsidR="00BA33FC" w:rsidRPr="00052F21" w:rsidRDefault="00BA33FC" w:rsidP="00385B14">
      <w:pPr>
        <w:tabs>
          <w:tab w:val="left" w:pos="3615"/>
        </w:tabs>
        <w:rPr>
          <w:rFonts w:ascii="Times New Roman" w:hAnsi="Times New Roman"/>
          <w:sz w:val="28"/>
          <w:szCs w:val="28"/>
        </w:rPr>
      </w:pPr>
      <w:r w:rsidRPr="00052F21">
        <w:rPr>
          <w:rFonts w:ascii="Times New Roman" w:hAnsi="Times New Roman"/>
          <w:sz w:val="28"/>
          <w:szCs w:val="28"/>
        </w:rPr>
        <w:t>Во дворе было много детей. Взрослые мальчики играли в футбол на спортивной площадке. Миша подошел к песочнице, там сидела маленькая девочка Даша и строила из песка дорожки. "Давай я тебе помогу", — предложил Миша. И дети стали вместе играть в строительство новой дороги. Но вскоре услышали: "Даша, иди обедать!" Девочка сказала: "Мне пора, мама зовет", — и пошла домой.</w:t>
      </w:r>
    </w:p>
    <w:p w:rsidR="00BA33FC" w:rsidRPr="00052F21" w:rsidRDefault="00BA33FC" w:rsidP="00385B14">
      <w:pPr>
        <w:tabs>
          <w:tab w:val="left" w:pos="3615"/>
        </w:tabs>
        <w:rPr>
          <w:rFonts w:ascii="Times New Roman" w:hAnsi="Times New Roman"/>
          <w:sz w:val="28"/>
          <w:szCs w:val="28"/>
        </w:rPr>
      </w:pPr>
      <w:r w:rsidRPr="00052F21">
        <w:rPr>
          <w:rFonts w:ascii="Times New Roman" w:hAnsi="Times New Roman"/>
          <w:sz w:val="28"/>
          <w:szCs w:val="28"/>
        </w:rPr>
        <w:t>Миша еще поиграл в песочнице, а потом направился к спортивной площадке. "Эй, парень, кинь нам мяч", — окликнули его ребята, игравшие в футбол.</w:t>
      </w:r>
    </w:p>
    <w:p w:rsidR="00BA33FC" w:rsidRPr="00052F21" w:rsidRDefault="00BA33FC" w:rsidP="00385B14">
      <w:pPr>
        <w:tabs>
          <w:tab w:val="left" w:pos="3615"/>
        </w:tabs>
        <w:rPr>
          <w:rFonts w:ascii="Times New Roman" w:hAnsi="Times New Roman"/>
          <w:sz w:val="28"/>
          <w:szCs w:val="28"/>
        </w:rPr>
      </w:pPr>
      <w:r w:rsidRPr="00052F21">
        <w:rPr>
          <w:rFonts w:ascii="Times New Roman" w:hAnsi="Times New Roman"/>
          <w:sz w:val="28"/>
          <w:szCs w:val="28"/>
        </w:rPr>
        <w:t>Миша охотно сбегал в кусты и принес мяч ребятам. Интересно было наблюдать, как мальчишки играли в футбол, Миша не раз бегал для них за мячом. "Спасибо тебе, парень, быстро ты мяч принес. Ты недавно к нам переехал? Приходи завтра, вместе поиграем", — поблагодарили Мишу старшие ребята и разошлись по домам.</w:t>
      </w:r>
    </w:p>
    <w:p w:rsidR="00BA33FC" w:rsidRPr="00052F21" w:rsidRDefault="00BA33FC" w:rsidP="00385B14">
      <w:pPr>
        <w:tabs>
          <w:tab w:val="left" w:pos="3615"/>
        </w:tabs>
        <w:rPr>
          <w:rFonts w:ascii="Times New Roman" w:hAnsi="Times New Roman"/>
          <w:sz w:val="28"/>
          <w:szCs w:val="28"/>
        </w:rPr>
      </w:pPr>
      <w:r w:rsidRPr="00052F21">
        <w:rPr>
          <w:rFonts w:ascii="Times New Roman" w:hAnsi="Times New Roman"/>
          <w:sz w:val="28"/>
          <w:szCs w:val="28"/>
        </w:rPr>
        <w:t>Миша тоже пошел. Наверное, мама уже беспокоится, где это он так долго задержался? Когда он подошел 1 подъезду, то увидел девочку, с которой играл в песочнице. Она стояла возле входной двери и плакала. "Что случилась, Даша?" — "Я забыла код подъезда". — "Смотри, вот на эти кнопки нужно нажимать, — сказал Миша. — Попробуй сама".</w:t>
      </w:r>
    </w:p>
    <w:p w:rsidR="00BA33FC" w:rsidRDefault="00BA33FC" w:rsidP="00385B14">
      <w:pPr>
        <w:tabs>
          <w:tab w:val="left" w:pos="3615"/>
        </w:tabs>
        <w:rPr>
          <w:rFonts w:ascii="Times New Roman" w:hAnsi="Times New Roman"/>
          <w:sz w:val="28"/>
          <w:szCs w:val="28"/>
        </w:rPr>
      </w:pPr>
      <w:r w:rsidRPr="00052F21">
        <w:rPr>
          <w:rFonts w:ascii="Times New Roman" w:hAnsi="Times New Roman"/>
          <w:sz w:val="28"/>
          <w:szCs w:val="28"/>
        </w:rPr>
        <w:t>■ Добрые люди переехали в наш дом, и сын у них добрый", сказала бабушка Катя, которая смотрела за ребятами из окна.</w:t>
      </w:r>
    </w:p>
    <w:p w:rsidR="00BA33FC" w:rsidRPr="006F6396" w:rsidRDefault="00BA33FC" w:rsidP="00385B14">
      <w:pPr>
        <w:tabs>
          <w:tab w:val="left" w:pos="361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Обсуждение притч</w:t>
      </w:r>
    </w:p>
    <w:p w:rsidR="00BA33FC" w:rsidRPr="006F6396" w:rsidRDefault="00BA33FC" w:rsidP="006D7BEB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2.Мозговой штурм</w:t>
      </w:r>
    </w:p>
    <w:p w:rsidR="00BA33FC" w:rsidRPr="006F6396" w:rsidRDefault="00BA33FC" w:rsidP="006D7BEB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Толерантная страна. Что же такого особенного должно быть в такой стране, в нашем  Казахстане ? </w:t>
      </w:r>
    </w:p>
    <w:p w:rsidR="00BA33FC" w:rsidRPr="00335E1C" w:rsidRDefault="00BA33FC" w:rsidP="006D7BEB">
      <w:pPr>
        <w:pStyle w:val="10"/>
        <w:rPr>
          <w:rFonts w:ascii="Times New Roman" w:hAnsi="Times New Roman"/>
          <w:color w:val="002060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 </w:t>
      </w:r>
      <w:r w:rsidRPr="00335E1C">
        <w:rPr>
          <w:rFonts w:ascii="Times New Roman" w:hAnsi="Times New Roman"/>
          <w:color w:val="002060"/>
          <w:sz w:val="28"/>
          <w:szCs w:val="28"/>
        </w:rPr>
        <w:t>Продолжите фразу «В моем Казахстане …….»</w:t>
      </w:r>
    </w:p>
    <w:p w:rsidR="00335E1C" w:rsidRPr="00335E1C" w:rsidRDefault="00335E1C" w:rsidP="004120A4">
      <w:pPr>
        <w:rPr>
          <w:rFonts w:ascii="Times New Roman" w:hAnsi="Times New Roman"/>
          <w:i/>
          <w:color w:val="FF0000"/>
          <w:sz w:val="28"/>
          <w:szCs w:val="28"/>
        </w:rPr>
      </w:pPr>
    </w:p>
    <w:p w:rsidR="00BA33FC" w:rsidRPr="00335E1C" w:rsidRDefault="00BA33FC" w:rsidP="004120A4">
      <w:pPr>
        <w:rPr>
          <w:rFonts w:ascii="Times New Roman" w:hAnsi="Times New Roman"/>
          <w:i/>
          <w:color w:val="FF0000"/>
          <w:sz w:val="28"/>
          <w:szCs w:val="28"/>
        </w:rPr>
      </w:pPr>
      <w:r w:rsidRPr="00335E1C">
        <w:rPr>
          <w:rFonts w:ascii="Times New Roman" w:hAnsi="Times New Roman"/>
          <w:i/>
          <w:color w:val="FF0000"/>
          <w:sz w:val="28"/>
          <w:szCs w:val="28"/>
        </w:rPr>
        <w:t>3.Игра « Шанс и выбор».</w:t>
      </w:r>
    </w:p>
    <w:p w:rsidR="00BA33FC" w:rsidRPr="006F6396" w:rsidRDefault="00BA33FC" w:rsidP="004120A4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Жизнь часто предоставляет человеку шанс совершить доброе дело или отказаться от зла. Шанс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6F6396">
        <w:rPr>
          <w:rFonts w:ascii="Times New Roman" w:hAnsi="Times New Roman"/>
          <w:sz w:val="28"/>
          <w:szCs w:val="28"/>
        </w:rPr>
        <w:t>- это вероятность осуществления чего-либо. Жизнь часто нам предоставляет шанс, но мы не всегда его используем. Предлагают детям игру « Шанс и выбор».</w:t>
      </w:r>
    </w:p>
    <w:p w:rsidR="00BA33FC" w:rsidRPr="006F6396" w:rsidRDefault="007C17CD" w:rsidP="004120A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46" type="#_x0000_t75" style="position:absolute;margin-left:222pt;margin-top:32.9pt;width:114pt;height:85.5pt;z-index:-3">
            <v:imagedata r:id="rId12" o:title=""/>
          </v:shape>
        </w:pict>
      </w:r>
      <w:r w:rsidR="00BA33FC" w:rsidRPr="006F6396">
        <w:rPr>
          <w:rFonts w:ascii="Times New Roman" w:hAnsi="Times New Roman"/>
          <w:sz w:val="28"/>
          <w:szCs w:val="28"/>
        </w:rPr>
        <w:t>-В этом лукошке карточки с ситуациями, тот, кто берет карточку, должен определить, какой именно шанс посылает ему жизнь, и принять решение, использовать ли этот шанс.</w:t>
      </w:r>
    </w:p>
    <w:p w:rsidR="00AF5807" w:rsidRDefault="00BA33FC" w:rsidP="004120A4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ab/>
      </w:r>
    </w:p>
    <w:p w:rsidR="00BA33FC" w:rsidRPr="006F6396" w:rsidRDefault="00BA33FC" w:rsidP="004120A4">
      <w:pPr>
        <w:rPr>
          <w:rFonts w:ascii="Times New Roman" w:hAnsi="Times New Roman"/>
          <w:b/>
          <w:i/>
          <w:sz w:val="28"/>
          <w:szCs w:val="28"/>
        </w:rPr>
      </w:pPr>
      <w:r w:rsidRPr="006F6396">
        <w:rPr>
          <w:rFonts w:ascii="Times New Roman" w:hAnsi="Times New Roman"/>
          <w:b/>
          <w:i/>
          <w:sz w:val="28"/>
          <w:szCs w:val="28"/>
        </w:rPr>
        <w:t>Ситуации:</w:t>
      </w:r>
    </w:p>
    <w:p w:rsidR="00BA33FC" w:rsidRPr="006F6396" w:rsidRDefault="00BA33FC" w:rsidP="004120A4">
      <w:pPr>
        <w:numPr>
          <w:ilvl w:val="0"/>
          <w:numId w:val="3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Из сумки впереди идущего человека падает кошелек.</w:t>
      </w:r>
    </w:p>
    <w:p w:rsidR="00BA33FC" w:rsidRPr="006F6396" w:rsidRDefault="00BA33FC" w:rsidP="004120A4">
      <w:pPr>
        <w:numPr>
          <w:ilvl w:val="0"/>
          <w:numId w:val="3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К тебе пришла одноклассница поздравить с днем рождения. Она помнила дату, но перепутала месяц.</w:t>
      </w:r>
    </w:p>
    <w:p w:rsidR="00BA33FC" w:rsidRPr="006F6396" w:rsidRDefault="00BA33FC" w:rsidP="004120A4">
      <w:pPr>
        <w:numPr>
          <w:ilvl w:val="0"/>
          <w:numId w:val="3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У тебя есть деньги , а на углу продаются первые весенние цветы.</w:t>
      </w:r>
    </w:p>
    <w:p w:rsidR="00BA33FC" w:rsidRPr="006F6396" w:rsidRDefault="00BA33FC" w:rsidP="004120A4">
      <w:pPr>
        <w:numPr>
          <w:ilvl w:val="0"/>
          <w:numId w:val="3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Посреди улицы стоит в одиночестве малыш.</w:t>
      </w:r>
    </w:p>
    <w:p w:rsidR="00BA33FC" w:rsidRPr="006F6396" w:rsidRDefault="00BA33FC" w:rsidP="004120A4">
      <w:pPr>
        <w:numPr>
          <w:ilvl w:val="0"/>
          <w:numId w:val="3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Товарищ жалуется, что с ним никто не дружит. Ты знаешь, что это так.</w:t>
      </w:r>
    </w:p>
    <w:p w:rsidR="00BA33FC" w:rsidRPr="006F6396" w:rsidRDefault="00BA33FC" w:rsidP="004120A4">
      <w:pPr>
        <w:numPr>
          <w:ilvl w:val="0"/>
          <w:numId w:val="3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В общественном транспорте  вам на ногу наступили.</w:t>
      </w:r>
    </w:p>
    <w:p w:rsidR="00BA33FC" w:rsidRDefault="00BA33FC" w:rsidP="004120A4">
      <w:pPr>
        <w:numPr>
          <w:ilvl w:val="0"/>
          <w:numId w:val="3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Во время урока кто-то грубым словом обидел учителя.</w:t>
      </w:r>
    </w:p>
    <w:p w:rsidR="00BA33FC" w:rsidRPr="00004BD9" w:rsidRDefault="00BA33FC" w:rsidP="00004BD9">
      <w:pPr>
        <w:numPr>
          <w:ilvl w:val="0"/>
          <w:numId w:val="33"/>
        </w:numPr>
        <w:jc w:val="both"/>
        <w:rPr>
          <w:rFonts w:ascii="Times New Roman" w:hAnsi="Times New Roman"/>
          <w:sz w:val="28"/>
          <w:szCs w:val="28"/>
        </w:rPr>
      </w:pPr>
      <w:r w:rsidRPr="00004BD9">
        <w:rPr>
          <w:rFonts w:ascii="Times New Roman" w:hAnsi="Times New Roman"/>
          <w:sz w:val="28"/>
          <w:szCs w:val="28"/>
        </w:rPr>
        <w:t>При помощи правила толерантного общения  дать  конструктивный ответ собеседнику.</w:t>
      </w:r>
    </w:p>
    <w:p w:rsidR="00BA33FC" w:rsidRPr="00004BD9" w:rsidRDefault="00FF51FE" w:rsidP="00004BD9">
      <w:pPr>
        <w:numPr>
          <w:ilvl w:val="0"/>
          <w:numId w:val="33"/>
        </w:numPr>
        <w:jc w:val="both"/>
        <w:rPr>
          <w:rFonts w:ascii="Times New Roman" w:hAnsi="Times New Roman"/>
          <w:sz w:val="28"/>
          <w:szCs w:val="28"/>
        </w:rPr>
      </w:pPr>
      <w:bookmarkStart w:id="26" w:name="_GoBack"/>
      <w:r>
        <w:rPr>
          <w:noProof/>
        </w:rPr>
        <w:pict>
          <v:shape id="_x0000_s1034" type="#_x0000_t75" style="position:absolute;left:0;text-align:left;margin-left:239.95pt;margin-top:34.55pt;width:252.8pt;height:311.6pt;z-index:-15">
            <v:imagedata r:id="rId17" o:title="Дерево"/>
          </v:shape>
        </w:pict>
      </w:r>
      <w:bookmarkEnd w:id="26"/>
      <w:r w:rsidR="00BA33FC" w:rsidRPr="00004BD9">
        <w:rPr>
          <w:rFonts w:ascii="Times New Roman" w:hAnsi="Times New Roman"/>
          <w:sz w:val="28"/>
          <w:szCs w:val="28"/>
        </w:rPr>
        <w:t>Ты читаешь интересный журнал. Уже поздно. Мама нервничает и заставляет выключить свет и лечь спать.</w:t>
      </w:r>
    </w:p>
    <w:p w:rsidR="00BA33FC" w:rsidRPr="00004BD9" w:rsidRDefault="00BA33FC" w:rsidP="00004BD9">
      <w:pPr>
        <w:numPr>
          <w:ilvl w:val="0"/>
          <w:numId w:val="33"/>
        </w:numPr>
        <w:jc w:val="both"/>
        <w:rPr>
          <w:rFonts w:ascii="Times New Roman" w:hAnsi="Times New Roman"/>
          <w:sz w:val="28"/>
          <w:szCs w:val="28"/>
        </w:rPr>
      </w:pPr>
      <w:r w:rsidRPr="00004BD9">
        <w:rPr>
          <w:rFonts w:ascii="Times New Roman" w:hAnsi="Times New Roman"/>
          <w:sz w:val="28"/>
          <w:szCs w:val="28"/>
        </w:rPr>
        <w:t>Подруга не возвращает книгу, а она тебе сейчас очень нужна.</w:t>
      </w:r>
    </w:p>
    <w:p w:rsidR="00BA33FC" w:rsidRPr="00004BD9" w:rsidRDefault="00BA33FC" w:rsidP="00004BD9">
      <w:pPr>
        <w:numPr>
          <w:ilvl w:val="0"/>
          <w:numId w:val="33"/>
        </w:numPr>
        <w:jc w:val="both"/>
        <w:rPr>
          <w:rFonts w:ascii="Times New Roman" w:hAnsi="Times New Roman"/>
          <w:sz w:val="28"/>
          <w:szCs w:val="28"/>
        </w:rPr>
      </w:pPr>
      <w:r w:rsidRPr="00004BD9">
        <w:rPr>
          <w:rFonts w:ascii="Times New Roman" w:hAnsi="Times New Roman"/>
          <w:sz w:val="28"/>
          <w:szCs w:val="28"/>
        </w:rPr>
        <w:t>Соседка обвиняет тебя в том, что ты разбросал мусор.</w:t>
      </w:r>
    </w:p>
    <w:p w:rsidR="00BA33FC" w:rsidRPr="006F6396" w:rsidRDefault="00BA33FC" w:rsidP="00D73885">
      <w:pPr>
        <w:tabs>
          <w:tab w:val="left" w:pos="3615"/>
        </w:tabs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>-Жизнь все время предоставляет нам шанс встать на дорогу добра и идти по ней.</w:t>
      </w:r>
    </w:p>
    <w:p w:rsidR="00BA33FC" w:rsidRPr="00335E1C" w:rsidRDefault="00BA33FC" w:rsidP="00D73885">
      <w:pPr>
        <w:tabs>
          <w:tab w:val="left" w:pos="3615"/>
        </w:tabs>
        <w:rPr>
          <w:rFonts w:ascii="Times New Roman" w:hAnsi="Times New Roman"/>
          <w:color w:val="C00000"/>
          <w:sz w:val="28"/>
          <w:szCs w:val="28"/>
        </w:rPr>
      </w:pPr>
      <w:r w:rsidRPr="00335E1C">
        <w:rPr>
          <w:rFonts w:ascii="Times New Roman" w:hAnsi="Times New Roman"/>
          <w:color w:val="C00000"/>
          <w:sz w:val="28"/>
          <w:szCs w:val="28"/>
        </w:rPr>
        <w:t>Составление  Дерева толерантности.</w:t>
      </w:r>
    </w:p>
    <w:p w:rsidR="00041B03" w:rsidRDefault="00041B03" w:rsidP="00D73885">
      <w:pPr>
        <w:tabs>
          <w:tab w:val="left" w:pos="3615"/>
        </w:tabs>
        <w:rPr>
          <w:rFonts w:ascii="Times New Roman" w:hAnsi="Times New Roman"/>
          <w:sz w:val="28"/>
          <w:szCs w:val="28"/>
        </w:rPr>
      </w:pPr>
    </w:p>
    <w:p w:rsidR="00041B03" w:rsidRDefault="00AF5807" w:rsidP="00AF5807">
      <w:pPr>
        <w:pBdr>
          <w:bottom w:val="single" w:sz="6" w:space="1" w:color="auto"/>
        </w:pBdr>
        <w:tabs>
          <w:tab w:val="right" w:pos="10466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BA33FC">
        <w:rPr>
          <w:sz w:val="28"/>
          <w:szCs w:val="28"/>
        </w:rPr>
        <w:t>Приложение</w:t>
      </w:r>
      <w:r w:rsidR="00BA33FC" w:rsidRPr="00857B9F">
        <w:rPr>
          <w:sz w:val="28"/>
          <w:szCs w:val="28"/>
        </w:rPr>
        <w:t xml:space="preserve"> </w:t>
      </w:r>
    </w:p>
    <w:p w:rsidR="00BA33FC" w:rsidRDefault="00BA33FC" w:rsidP="00004BD9">
      <w:pPr>
        <w:pBdr>
          <w:bottom w:val="single" w:sz="6" w:space="1" w:color="auto"/>
        </w:pBdr>
        <w:tabs>
          <w:tab w:val="left" w:pos="7740"/>
        </w:tabs>
        <w:jc w:val="both"/>
        <w:rPr>
          <w:sz w:val="28"/>
          <w:szCs w:val="28"/>
        </w:rPr>
      </w:pPr>
      <w:r>
        <w:rPr>
          <w:sz w:val="28"/>
          <w:szCs w:val="28"/>
        </w:rPr>
        <w:t>Бланк</w:t>
      </w:r>
    </w:p>
    <w:p w:rsidR="00BA33FC" w:rsidRDefault="00BA33FC" w:rsidP="00004BD9">
      <w:pPr>
        <w:pBdr>
          <w:bottom w:val="single" w:sz="6" w:space="1" w:color="auto"/>
        </w:pBdr>
        <w:jc w:val="both"/>
        <w:rPr>
          <w:sz w:val="28"/>
          <w:szCs w:val="28"/>
        </w:rPr>
      </w:pPr>
    </w:p>
    <w:p w:rsidR="00BA33FC" w:rsidRDefault="00BA33FC" w:rsidP="00004BD9">
      <w:pPr>
        <w:jc w:val="both"/>
        <w:rPr>
          <w:sz w:val="28"/>
          <w:szCs w:val="28"/>
        </w:rPr>
      </w:pPr>
      <w:r>
        <w:rPr>
          <w:sz w:val="28"/>
          <w:szCs w:val="28"/>
        </w:rPr>
        <w:t>(Фамилия, имя, класс)</w:t>
      </w:r>
    </w:p>
    <w:p w:rsidR="00BA33FC" w:rsidRDefault="00BA33FC" w:rsidP="00004BD9">
      <w:pPr>
        <w:jc w:val="both"/>
        <w:rPr>
          <w:sz w:val="28"/>
          <w:szCs w:val="28"/>
        </w:rPr>
      </w:pPr>
    </w:p>
    <w:p w:rsidR="00BA33FC" w:rsidRDefault="00BA33FC" w:rsidP="00004BD9">
      <w:pPr>
        <w:jc w:val="both"/>
        <w:rPr>
          <w:sz w:val="28"/>
          <w:szCs w:val="28"/>
        </w:rPr>
      </w:pPr>
      <w:r>
        <w:rPr>
          <w:sz w:val="28"/>
          <w:szCs w:val="28"/>
        </w:rPr>
        <w:t>Эксперсс-диагностика.</w:t>
      </w:r>
    </w:p>
    <w:p w:rsidR="00BA33FC" w:rsidRDefault="00BA33FC" w:rsidP="00004BD9">
      <w:pPr>
        <w:jc w:val="both"/>
        <w:rPr>
          <w:sz w:val="28"/>
          <w:szCs w:val="28"/>
        </w:rPr>
      </w:pPr>
      <w:r>
        <w:rPr>
          <w:sz w:val="28"/>
          <w:szCs w:val="28"/>
        </w:rPr>
        <w:t>Тест: Оценка  толерантности.</w:t>
      </w:r>
    </w:p>
    <w:p w:rsidR="00BA33FC" w:rsidRDefault="00BA33FC" w:rsidP="00004BD9">
      <w:pPr>
        <w:jc w:val="both"/>
        <w:rPr>
          <w:sz w:val="28"/>
          <w:szCs w:val="28"/>
        </w:rPr>
      </w:pPr>
      <w:r>
        <w:rPr>
          <w:sz w:val="28"/>
          <w:szCs w:val="28"/>
        </w:rPr>
        <w:t>Инструкция: Оцените по пятибалльной системе, насколько у вас проявляется каждое из приведенных свойств толерантности. Подсчитайте общую сумму баллов.</w:t>
      </w:r>
    </w:p>
    <w:p w:rsidR="00BA33FC" w:rsidRDefault="00BA33FC" w:rsidP="00004BD9">
      <w:pPr>
        <w:ind w:left="360"/>
        <w:jc w:val="both"/>
        <w:rPr>
          <w:sz w:val="28"/>
          <w:szCs w:val="28"/>
        </w:rPr>
      </w:pPr>
    </w:p>
    <w:tbl>
      <w:tblPr>
        <w:tblpPr w:leftFromText="180" w:rightFromText="180" w:vertAnchor="text" w:tblpY="1"/>
        <w:tblOverlap w:val="never"/>
        <w:tblW w:w="0" w:type="auto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860"/>
        <w:gridCol w:w="3420"/>
      </w:tblGrid>
      <w:tr w:rsidR="00BA33FC" w:rsidTr="00D5055D">
        <w:trPr>
          <w:trHeight w:val="375"/>
        </w:trPr>
        <w:tc>
          <w:tcPr>
            <w:tcW w:w="4860" w:type="dxa"/>
          </w:tcPr>
          <w:p w:rsidR="00BA33FC" w:rsidRDefault="00BA33FC" w:rsidP="00D5055D">
            <w:pPr>
              <w:ind w:left="180"/>
              <w:jc w:val="both"/>
              <w:rPr>
                <w:sz w:val="28"/>
                <w:szCs w:val="28"/>
              </w:rPr>
            </w:pPr>
            <w:r w:rsidRPr="0080481C">
              <w:rPr>
                <w:sz w:val="28"/>
                <w:szCs w:val="28"/>
              </w:rPr>
              <w:t xml:space="preserve"> Внимание к  другим;</w:t>
            </w:r>
          </w:p>
        </w:tc>
        <w:tc>
          <w:tcPr>
            <w:tcW w:w="3420" w:type="dxa"/>
          </w:tcPr>
          <w:p w:rsidR="00BA33FC" w:rsidRDefault="00BA33FC" w:rsidP="00D505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1  2  3  4  5</w:t>
            </w:r>
          </w:p>
        </w:tc>
      </w:tr>
      <w:tr w:rsidR="00BA33FC" w:rsidTr="00D5055D">
        <w:trPr>
          <w:trHeight w:val="345"/>
        </w:trPr>
        <w:tc>
          <w:tcPr>
            <w:tcW w:w="4860" w:type="dxa"/>
          </w:tcPr>
          <w:p w:rsidR="00BA33FC" w:rsidRPr="0080481C" w:rsidRDefault="00BA33FC" w:rsidP="00D505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с</w:t>
            </w:r>
            <w:r w:rsidRPr="0080481C">
              <w:rPr>
                <w:sz w:val="28"/>
                <w:szCs w:val="28"/>
              </w:rPr>
              <w:t>нисходительность (или прощение);</w:t>
            </w:r>
          </w:p>
        </w:tc>
        <w:tc>
          <w:tcPr>
            <w:tcW w:w="3420" w:type="dxa"/>
          </w:tcPr>
          <w:p w:rsidR="00BA33FC" w:rsidRDefault="00BA33FC" w:rsidP="00D505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1  2  3  4  5</w:t>
            </w:r>
          </w:p>
        </w:tc>
      </w:tr>
      <w:tr w:rsidR="00BA33FC" w:rsidTr="00D5055D">
        <w:trPr>
          <w:trHeight w:val="345"/>
        </w:trPr>
        <w:tc>
          <w:tcPr>
            <w:tcW w:w="4860" w:type="dxa"/>
          </w:tcPr>
          <w:p w:rsidR="00BA33FC" w:rsidRDefault="00BA33FC" w:rsidP="00D5055D">
            <w:pPr>
              <w:ind w:left="180"/>
              <w:jc w:val="both"/>
              <w:rPr>
                <w:sz w:val="28"/>
                <w:szCs w:val="28"/>
              </w:rPr>
            </w:pPr>
            <w:r w:rsidRPr="0080481C">
              <w:rPr>
                <w:sz w:val="28"/>
                <w:szCs w:val="28"/>
              </w:rPr>
              <w:t>терпение;</w:t>
            </w:r>
          </w:p>
        </w:tc>
        <w:tc>
          <w:tcPr>
            <w:tcW w:w="3420" w:type="dxa"/>
          </w:tcPr>
          <w:p w:rsidR="00BA33FC" w:rsidRDefault="00BA33FC" w:rsidP="00D505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1  2  3  4  5</w:t>
            </w:r>
          </w:p>
        </w:tc>
      </w:tr>
      <w:tr w:rsidR="00BA33FC" w:rsidTr="00D5055D">
        <w:trPr>
          <w:trHeight w:val="360"/>
        </w:trPr>
        <w:tc>
          <w:tcPr>
            <w:tcW w:w="4860" w:type="dxa"/>
          </w:tcPr>
          <w:p w:rsidR="00BA33FC" w:rsidRPr="0080481C" w:rsidRDefault="00BA33FC" w:rsidP="00D5055D">
            <w:pPr>
              <w:ind w:left="180"/>
              <w:jc w:val="both"/>
              <w:rPr>
                <w:sz w:val="28"/>
                <w:szCs w:val="28"/>
              </w:rPr>
            </w:pPr>
            <w:r w:rsidRPr="0080481C">
              <w:rPr>
                <w:sz w:val="28"/>
                <w:szCs w:val="28"/>
              </w:rPr>
              <w:t xml:space="preserve"> доверие;</w:t>
            </w:r>
          </w:p>
        </w:tc>
        <w:tc>
          <w:tcPr>
            <w:tcW w:w="3420" w:type="dxa"/>
          </w:tcPr>
          <w:p w:rsidR="00BA33FC" w:rsidRDefault="00BA33FC" w:rsidP="00D505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1  2  3  4  5</w:t>
            </w:r>
          </w:p>
        </w:tc>
      </w:tr>
      <w:tr w:rsidR="00BA33FC" w:rsidTr="00D5055D">
        <w:trPr>
          <w:trHeight w:val="345"/>
        </w:trPr>
        <w:tc>
          <w:tcPr>
            <w:tcW w:w="4860" w:type="dxa"/>
          </w:tcPr>
          <w:p w:rsidR="00BA33FC" w:rsidRPr="0080481C" w:rsidRDefault="00BA33FC" w:rsidP="00D5055D">
            <w:pPr>
              <w:ind w:left="180"/>
              <w:jc w:val="both"/>
              <w:rPr>
                <w:sz w:val="28"/>
                <w:szCs w:val="28"/>
              </w:rPr>
            </w:pPr>
            <w:r w:rsidRPr="0080481C">
              <w:rPr>
                <w:sz w:val="28"/>
                <w:szCs w:val="28"/>
              </w:rPr>
              <w:t xml:space="preserve"> альтруизм;</w:t>
            </w:r>
          </w:p>
        </w:tc>
        <w:tc>
          <w:tcPr>
            <w:tcW w:w="3420" w:type="dxa"/>
          </w:tcPr>
          <w:p w:rsidR="00BA33FC" w:rsidRDefault="00BA33FC" w:rsidP="00D505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1  2  3  4  5</w:t>
            </w:r>
          </w:p>
        </w:tc>
      </w:tr>
      <w:tr w:rsidR="00BA33FC" w:rsidTr="00D5055D">
        <w:trPr>
          <w:trHeight w:val="345"/>
        </w:trPr>
        <w:tc>
          <w:tcPr>
            <w:tcW w:w="4860" w:type="dxa"/>
          </w:tcPr>
          <w:p w:rsidR="00BA33FC" w:rsidRPr="0080481C" w:rsidRDefault="00BA33FC" w:rsidP="00D5055D">
            <w:pPr>
              <w:ind w:left="180"/>
              <w:jc w:val="both"/>
              <w:rPr>
                <w:sz w:val="28"/>
                <w:szCs w:val="28"/>
              </w:rPr>
            </w:pPr>
            <w:r w:rsidRPr="0080481C">
              <w:rPr>
                <w:sz w:val="28"/>
                <w:szCs w:val="28"/>
              </w:rPr>
              <w:t xml:space="preserve"> умение владеть собой;</w:t>
            </w:r>
          </w:p>
        </w:tc>
        <w:tc>
          <w:tcPr>
            <w:tcW w:w="3420" w:type="dxa"/>
          </w:tcPr>
          <w:p w:rsidR="00BA33FC" w:rsidRDefault="00BA33FC" w:rsidP="00D505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1  2  3  4  5</w:t>
            </w:r>
          </w:p>
        </w:tc>
      </w:tr>
      <w:tr w:rsidR="00BA33FC" w:rsidTr="00D5055D">
        <w:trPr>
          <w:trHeight w:val="180"/>
        </w:trPr>
        <w:tc>
          <w:tcPr>
            <w:tcW w:w="4860" w:type="dxa"/>
          </w:tcPr>
          <w:p w:rsidR="00BA33FC" w:rsidRPr="0080481C" w:rsidRDefault="00BA33FC" w:rsidP="00D5055D">
            <w:pPr>
              <w:ind w:left="180"/>
              <w:jc w:val="both"/>
              <w:rPr>
                <w:sz w:val="28"/>
                <w:szCs w:val="28"/>
              </w:rPr>
            </w:pPr>
            <w:r w:rsidRPr="0080481C">
              <w:rPr>
                <w:sz w:val="28"/>
                <w:szCs w:val="28"/>
              </w:rPr>
              <w:t xml:space="preserve"> доброжелательность;</w:t>
            </w:r>
          </w:p>
        </w:tc>
        <w:tc>
          <w:tcPr>
            <w:tcW w:w="3420" w:type="dxa"/>
          </w:tcPr>
          <w:p w:rsidR="00BA33FC" w:rsidRDefault="00BA33FC" w:rsidP="00D505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1  2  3  4  5</w:t>
            </w:r>
          </w:p>
        </w:tc>
      </w:tr>
      <w:tr w:rsidR="00BA33FC" w:rsidTr="00D5055D">
        <w:trPr>
          <w:trHeight w:val="210"/>
        </w:trPr>
        <w:tc>
          <w:tcPr>
            <w:tcW w:w="4860" w:type="dxa"/>
          </w:tcPr>
          <w:p w:rsidR="00BA33FC" w:rsidRPr="0080481C" w:rsidRDefault="00BA33FC" w:rsidP="00D5055D">
            <w:pPr>
              <w:ind w:left="180"/>
              <w:jc w:val="both"/>
              <w:rPr>
                <w:sz w:val="28"/>
                <w:szCs w:val="28"/>
              </w:rPr>
            </w:pPr>
            <w:r w:rsidRPr="0080481C">
              <w:rPr>
                <w:sz w:val="28"/>
                <w:szCs w:val="28"/>
              </w:rPr>
              <w:t xml:space="preserve"> умение не осуждать других;</w:t>
            </w:r>
          </w:p>
        </w:tc>
        <w:tc>
          <w:tcPr>
            <w:tcW w:w="3420" w:type="dxa"/>
          </w:tcPr>
          <w:p w:rsidR="00BA33FC" w:rsidRDefault="00BA33FC" w:rsidP="00D505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1  2  3  4  5</w:t>
            </w:r>
          </w:p>
        </w:tc>
      </w:tr>
      <w:tr w:rsidR="00BA33FC" w:rsidTr="00D5055D">
        <w:trPr>
          <w:trHeight w:val="225"/>
        </w:trPr>
        <w:tc>
          <w:tcPr>
            <w:tcW w:w="4860" w:type="dxa"/>
          </w:tcPr>
          <w:p w:rsidR="00BA33FC" w:rsidRPr="0080481C" w:rsidRDefault="00BA33FC" w:rsidP="00D5055D">
            <w:pPr>
              <w:ind w:left="180"/>
              <w:jc w:val="both"/>
              <w:rPr>
                <w:sz w:val="28"/>
                <w:szCs w:val="28"/>
              </w:rPr>
            </w:pPr>
            <w:r w:rsidRPr="0080481C">
              <w:rPr>
                <w:sz w:val="28"/>
                <w:szCs w:val="28"/>
              </w:rPr>
              <w:t xml:space="preserve"> эмпатия;</w:t>
            </w:r>
          </w:p>
        </w:tc>
        <w:tc>
          <w:tcPr>
            <w:tcW w:w="3420" w:type="dxa"/>
          </w:tcPr>
          <w:p w:rsidR="00BA33FC" w:rsidRDefault="00BA33FC" w:rsidP="00D505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1  2  3  4  5</w:t>
            </w:r>
          </w:p>
        </w:tc>
      </w:tr>
      <w:tr w:rsidR="00BA33FC" w:rsidTr="00D5055D">
        <w:trPr>
          <w:trHeight w:val="630"/>
        </w:trPr>
        <w:tc>
          <w:tcPr>
            <w:tcW w:w="4860" w:type="dxa"/>
          </w:tcPr>
          <w:p w:rsidR="00BA33FC" w:rsidRPr="0080481C" w:rsidRDefault="00BA33FC" w:rsidP="00D5055D">
            <w:pPr>
              <w:ind w:left="180"/>
              <w:jc w:val="both"/>
              <w:rPr>
                <w:sz w:val="28"/>
                <w:szCs w:val="28"/>
              </w:rPr>
            </w:pPr>
            <w:r w:rsidRPr="0080481C">
              <w:rPr>
                <w:sz w:val="28"/>
                <w:szCs w:val="28"/>
              </w:rPr>
              <w:t xml:space="preserve"> умение слушать. </w:t>
            </w:r>
          </w:p>
        </w:tc>
        <w:tc>
          <w:tcPr>
            <w:tcW w:w="3420" w:type="dxa"/>
          </w:tcPr>
          <w:p w:rsidR="00BA33FC" w:rsidRDefault="00BA33FC" w:rsidP="00D505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1  2  3  4  5</w:t>
            </w:r>
          </w:p>
        </w:tc>
      </w:tr>
    </w:tbl>
    <w:p w:rsidR="00BA33FC" w:rsidRDefault="00D5055D" w:rsidP="00004BD9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br w:type="textWrapping" w:clear="all"/>
      </w:r>
      <w:r w:rsidR="00BA33FC">
        <w:rPr>
          <w:sz w:val="28"/>
          <w:szCs w:val="28"/>
        </w:rPr>
        <w:t xml:space="preserve">    </w:t>
      </w:r>
    </w:p>
    <w:p w:rsidR="00BA33FC" w:rsidRDefault="007C17CD" w:rsidP="00D73885">
      <w:pPr>
        <w:tabs>
          <w:tab w:val="left" w:pos="361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47" type="#_x0000_t75" style="position:absolute;margin-left:195.75pt;margin-top:3.55pt;width:132pt;height:93pt;z-index:-2">
            <v:imagedata r:id="rId12" o:title=""/>
          </v:shape>
        </w:pict>
      </w:r>
    </w:p>
    <w:p w:rsidR="00BA33FC" w:rsidRDefault="00BA33FC" w:rsidP="00D73885">
      <w:pPr>
        <w:tabs>
          <w:tab w:val="left" w:pos="3615"/>
        </w:tabs>
        <w:rPr>
          <w:rFonts w:ascii="Times New Roman" w:hAnsi="Times New Roman"/>
          <w:sz w:val="28"/>
          <w:szCs w:val="28"/>
        </w:rPr>
      </w:pPr>
    </w:p>
    <w:p w:rsidR="00BA33FC" w:rsidRPr="006F6396" w:rsidRDefault="00BA33FC" w:rsidP="00D73885">
      <w:pPr>
        <w:tabs>
          <w:tab w:val="left" w:pos="3615"/>
        </w:tabs>
        <w:rPr>
          <w:rFonts w:ascii="Times New Roman" w:hAnsi="Times New Roman"/>
          <w:sz w:val="28"/>
          <w:szCs w:val="28"/>
        </w:rPr>
      </w:pPr>
    </w:p>
    <w:p w:rsidR="00BA33FC" w:rsidRPr="006F6396" w:rsidRDefault="00BA33FC" w:rsidP="004120A4">
      <w:pPr>
        <w:pStyle w:val="10"/>
        <w:numPr>
          <w:ilvl w:val="0"/>
          <w:numId w:val="8"/>
        </w:numPr>
        <w:rPr>
          <w:rFonts w:ascii="Times New Roman" w:hAnsi="Times New Roman"/>
          <w:b/>
          <w:sz w:val="28"/>
          <w:szCs w:val="28"/>
          <w:u w:val="single"/>
        </w:rPr>
      </w:pPr>
      <w:r w:rsidRPr="006F6396">
        <w:rPr>
          <w:rFonts w:ascii="Times New Roman" w:hAnsi="Times New Roman"/>
          <w:b/>
          <w:sz w:val="28"/>
          <w:szCs w:val="28"/>
          <w:u w:val="single"/>
        </w:rPr>
        <w:lastRenderedPageBreak/>
        <w:t>Итог конференции.</w:t>
      </w:r>
    </w:p>
    <w:p w:rsidR="00BA33FC" w:rsidRPr="006F6396" w:rsidRDefault="00BA33FC" w:rsidP="004120A4">
      <w:pPr>
        <w:pStyle w:val="10"/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b/>
          <w:bCs/>
          <w:sz w:val="28"/>
          <w:szCs w:val="28"/>
        </w:rPr>
        <w:t>Мы больше получим, чем отдадим, если будем чаще вспоминать про то, что нас соединяет, про то, что человек становится Человеком только благодаря другому человеку.</w:t>
      </w:r>
    </w:p>
    <w:p w:rsidR="00BA33FC" w:rsidRDefault="00BA33FC" w:rsidP="00F8527A">
      <w:pPr>
        <w:rPr>
          <w:rFonts w:ascii="Times New Roman" w:hAnsi="Times New Roman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Человек, как большой корабль, плывет по морю жизни, Чем будет наполнен этот корабль? </w:t>
      </w:r>
      <w:r w:rsidR="00BA2C63" w:rsidRPr="006F6396">
        <w:rPr>
          <w:rFonts w:ascii="Times New Roman" w:hAnsi="Times New Roman"/>
          <w:sz w:val="28"/>
          <w:szCs w:val="28"/>
        </w:rPr>
        <w:t>Грузом,</w:t>
      </w:r>
      <w:r w:rsidRPr="006F6396">
        <w:rPr>
          <w:rFonts w:ascii="Times New Roman" w:hAnsi="Times New Roman"/>
          <w:sz w:val="28"/>
          <w:szCs w:val="28"/>
        </w:rPr>
        <w:t xml:space="preserve"> каких дел? Посмотрим на себя</w:t>
      </w:r>
      <w:r w:rsidR="00BA2C63" w:rsidRPr="006F6396">
        <w:rPr>
          <w:rFonts w:ascii="Times New Roman" w:hAnsi="Times New Roman"/>
          <w:sz w:val="28"/>
          <w:szCs w:val="28"/>
        </w:rPr>
        <w:t>. (</w:t>
      </w:r>
      <w:r w:rsidRPr="006F6396">
        <w:rPr>
          <w:rFonts w:ascii="Times New Roman" w:hAnsi="Times New Roman"/>
          <w:sz w:val="28"/>
          <w:szCs w:val="28"/>
        </w:rPr>
        <w:t xml:space="preserve"> </w:t>
      </w:r>
      <w:r w:rsidR="00BA2C63" w:rsidRPr="006F6396">
        <w:rPr>
          <w:rFonts w:ascii="Times New Roman" w:hAnsi="Times New Roman"/>
          <w:sz w:val="28"/>
          <w:szCs w:val="28"/>
        </w:rPr>
        <w:t>Р</w:t>
      </w:r>
      <w:r w:rsidRPr="006F6396">
        <w:rPr>
          <w:rFonts w:ascii="Times New Roman" w:hAnsi="Times New Roman"/>
          <w:sz w:val="28"/>
          <w:szCs w:val="28"/>
        </w:rPr>
        <w:t xml:space="preserve">аздаются нарисованные кораблики, на основании или на мачте которых предлагается записать свой ответ.) А теперь давайте отправим корабли наших стремлений по морю жизни к светлой пристани добрых дел. ( </w:t>
      </w:r>
      <w:r w:rsidR="00BA2C63" w:rsidRPr="006F6396">
        <w:rPr>
          <w:rFonts w:ascii="Times New Roman" w:hAnsi="Times New Roman"/>
          <w:sz w:val="28"/>
          <w:szCs w:val="28"/>
        </w:rPr>
        <w:t>К</w:t>
      </w:r>
      <w:r w:rsidRPr="006F6396">
        <w:rPr>
          <w:rFonts w:ascii="Times New Roman" w:hAnsi="Times New Roman"/>
          <w:sz w:val="28"/>
          <w:szCs w:val="28"/>
        </w:rPr>
        <w:t>орабл</w:t>
      </w:r>
      <w:r w:rsidR="00335E1C">
        <w:rPr>
          <w:rFonts w:ascii="Times New Roman" w:hAnsi="Times New Roman"/>
          <w:sz w:val="28"/>
          <w:szCs w:val="28"/>
        </w:rPr>
        <w:t>и прикрепляются на доску</w:t>
      </w:r>
      <w:r w:rsidRPr="006F6396">
        <w:rPr>
          <w:rFonts w:ascii="Times New Roman" w:hAnsi="Times New Roman"/>
          <w:sz w:val="28"/>
          <w:szCs w:val="28"/>
        </w:rPr>
        <w:t>)</w:t>
      </w:r>
    </w:p>
    <w:p w:rsidR="00335E1C" w:rsidRPr="006F6396" w:rsidRDefault="007C17CD" w:rsidP="00F8527A">
      <w:pPr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 id="_x0000_s1050" type="#_x0000_t75" style="position:absolute;margin-left:11.25pt;margin-top:.85pt;width:497.25pt;height:296.25pt;z-index:-1">
            <v:imagedata r:id="rId19" o:title="Корабль1"/>
          </v:shape>
        </w:pict>
      </w:r>
    </w:p>
    <w:p w:rsidR="00335E1C" w:rsidRDefault="00335E1C" w:rsidP="006D7BEB">
      <w:pPr>
        <w:pStyle w:val="10"/>
        <w:rPr>
          <w:rFonts w:ascii="Times New Roman" w:hAnsi="Times New Roman"/>
          <w:sz w:val="28"/>
          <w:szCs w:val="28"/>
        </w:rPr>
      </w:pPr>
    </w:p>
    <w:p w:rsidR="00335E1C" w:rsidRDefault="00335E1C" w:rsidP="006D7BEB">
      <w:pPr>
        <w:pStyle w:val="10"/>
        <w:rPr>
          <w:rFonts w:ascii="Times New Roman" w:hAnsi="Times New Roman"/>
          <w:sz w:val="28"/>
          <w:szCs w:val="28"/>
        </w:rPr>
      </w:pPr>
    </w:p>
    <w:p w:rsidR="00335E1C" w:rsidRDefault="00335E1C" w:rsidP="006D7BEB">
      <w:pPr>
        <w:pStyle w:val="10"/>
        <w:rPr>
          <w:rFonts w:ascii="Times New Roman" w:hAnsi="Times New Roman"/>
          <w:sz w:val="28"/>
          <w:szCs w:val="28"/>
        </w:rPr>
      </w:pPr>
    </w:p>
    <w:p w:rsidR="00335E1C" w:rsidRDefault="00335E1C" w:rsidP="006D7BEB">
      <w:pPr>
        <w:pStyle w:val="10"/>
        <w:rPr>
          <w:rFonts w:ascii="Times New Roman" w:hAnsi="Times New Roman"/>
          <w:sz w:val="28"/>
          <w:szCs w:val="28"/>
        </w:rPr>
      </w:pPr>
    </w:p>
    <w:p w:rsidR="00335E1C" w:rsidRDefault="00335E1C" w:rsidP="006D7BEB">
      <w:pPr>
        <w:pStyle w:val="10"/>
        <w:rPr>
          <w:rFonts w:ascii="Times New Roman" w:hAnsi="Times New Roman"/>
          <w:sz w:val="28"/>
          <w:szCs w:val="28"/>
        </w:rPr>
      </w:pPr>
    </w:p>
    <w:p w:rsidR="00335E1C" w:rsidRDefault="00335E1C" w:rsidP="006D7BEB">
      <w:pPr>
        <w:pStyle w:val="10"/>
        <w:rPr>
          <w:rFonts w:ascii="Times New Roman" w:hAnsi="Times New Roman"/>
          <w:sz w:val="28"/>
          <w:szCs w:val="28"/>
        </w:rPr>
      </w:pPr>
    </w:p>
    <w:p w:rsidR="00335E1C" w:rsidRDefault="00335E1C" w:rsidP="006D7BEB">
      <w:pPr>
        <w:pStyle w:val="10"/>
        <w:rPr>
          <w:rFonts w:ascii="Times New Roman" w:hAnsi="Times New Roman"/>
          <w:sz w:val="28"/>
          <w:szCs w:val="28"/>
        </w:rPr>
      </w:pPr>
    </w:p>
    <w:p w:rsidR="00335E1C" w:rsidRDefault="00335E1C" w:rsidP="006D7BEB">
      <w:pPr>
        <w:pStyle w:val="10"/>
        <w:rPr>
          <w:rFonts w:ascii="Times New Roman" w:hAnsi="Times New Roman"/>
          <w:sz w:val="28"/>
          <w:szCs w:val="28"/>
        </w:rPr>
      </w:pPr>
    </w:p>
    <w:p w:rsidR="00335E1C" w:rsidRDefault="00335E1C" w:rsidP="006D7BEB">
      <w:pPr>
        <w:pStyle w:val="10"/>
        <w:rPr>
          <w:rFonts w:ascii="Times New Roman" w:hAnsi="Times New Roman"/>
          <w:sz w:val="28"/>
          <w:szCs w:val="28"/>
        </w:rPr>
      </w:pPr>
    </w:p>
    <w:p w:rsidR="00335E1C" w:rsidRDefault="00335E1C" w:rsidP="006D7BEB">
      <w:pPr>
        <w:pStyle w:val="10"/>
        <w:rPr>
          <w:rFonts w:ascii="Times New Roman" w:hAnsi="Times New Roman"/>
          <w:sz w:val="28"/>
          <w:szCs w:val="28"/>
        </w:rPr>
      </w:pPr>
    </w:p>
    <w:p w:rsidR="00335E1C" w:rsidRDefault="00335E1C" w:rsidP="006D7BEB">
      <w:pPr>
        <w:pStyle w:val="10"/>
        <w:rPr>
          <w:rFonts w:ascii="Times New Roman" w:hAnsi="Times New Roman"/>
          <w:sz w:val="28"/>
          <w:szCs w:val="28"/>
        </w:rPr>
      </w:pPr>
    </w:p>
    <w:p w:rsidR="00335E1C" w:rsidRDefault="00335E1C" w:rsidP="006D7BEB">
      <w:pPr>
        <w:pStyle w:val="10"/>
        <w:rPr>
          <w:rFonts w:ascii="Times New Roman" w:hAnsi="Times New Roman"/>
          <w:sz w:val="28"/>
          <w:szCs w:val="28"/>
        </w:rPr>
      </w:pPr>
    </w:p>
    <w:p w:rsidR="00335E1C" w:rsidRDefault="00335E1C" w:rsidP="006D7BEB">
      <w:pPr>
        <w:pStyle w:val="10"/>
        <w:rPr>
          <w:rFonts w:ascii="Times New Roman" w:hAnsi="Times New Roman"/>
          <w:sz w:val="28"/>
          <w:szCs w:val="28"/>
        </w:rPr>
      </w:pPr>
    </w:p>
    <w:p w:rsidR="00335E1C" w:rsidRDefault="00335E1C" w:rsidP="006D7BEB">
      <w:pPr>
        <w:pStyle w:val="10"/>
        <w:rPr>
          <w:rFonts w:ascii="Times New Roman" w:hAnsi="Times New Roman"/>
          <w:sz w:val="28"/>
          <w:szCs w:val="28"/>
        </w:rPr>
      </w:pPr>
    </w:p>
    <w:p w:rsidR="00335E1C" w:rsidRDefault="00335E1C" w:rsidP="006D7BEB">
      <w:pPr>
        <w:pStyle w:val="10"/>
        <w:rPr>
          <w:rFonts w:ascii="Times New Roman" w:hAnsi="Times New Roman"/>
          <w:sz w:val="28"/>
          <w:szCs w:val="28"/>
        </w:rPr>
      </w:pPr>
    </w:p>
    <w:p w:rsidR="00335E1C" w:rsidRDefault="00335E1C" w:rsidP="006D7BEB">
      <w:pPr>
        <w:pStyle w:val="10"/>
        <w:rPr>
          <w:rFonts w:ascii="Times New Roman" w:hAnsi="Times New Roman"/>
          <w:sz w:val="28"/>
          <w:szCs w:val="28"/>
        </w:rPr>
      </w:pPr>
    </w:p>
    <w:p w:rsidR="00335E1C" w:rsidRDefault="00335E1C" w:rsidP="006D7BEB">
      <w:pPr>
        <w:pStyle w:val="10"/>
        <w:rPr>
          <w:rFonts w:ascii="Times New Roman" w:hAnsi="Times New Roman"/>
          <w:sz w:val="28"/>
          <w:szCs w:val="28"/>
        </w:rPr>
      </w:pPr>
    </w:p>
    <w:p w:rsidR="00335E1C" w:rsidRDefault="00335E1C" w:rsidP="006D7BEB">
      <w:pPr>
        <w:pStyle w:val="10"/>
        <w:rPr>
          <w:rFonts w:ascii="Times New Roman" w:hAnsi="Times New Roman"/>
          <w:sz w:val="28"/>
          <w:szCs w:val="28"/>
        </w:rPr>
      </w:pPr>
    </w:p>
    <w:p w:rsidR="00BA33FC" w:rsidRPr="006F6396" w:rsidRDefault="00BA33FC" w:rsidP="006D7BEB">
      <w:pPr>
        <w:pStyle w:val="10"/>
        <w:rPr>
          <w:rFonts w:ascii="Times New Roman" w:hAnsi="Times New Roman"/>
          <w:b/>
          <w:color w:val="C00000"/>
          <w:sz w:val="28"/>
          <w:szCs w:val="28"/>
        </w:rPr>
      </w:pPr>
      <w:r w:rsidRPr="006F6396">
        <w:rPr>
          <w:rFonts w:ascii="Times New Roman" w:hAnsi="Times New Roman"/>
          <w:sz w:val="28"/>
          <w:szCs w:val="28"/>
        </w:rPr>
        <w:t xml:space="preserve">В память о  путешествии    все дети получают памятные закладки с </w:t>
      </w:r>
      <w:bookmarkStart w:id="27" w:name="OLE_LINK113"/>
      <w:bookmarkStart w:id="28" w:name="OLE_LINK114"/>
      <w:r w:rsidRPr="006F639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«</w:t>
      </w:r>
      <w:r w:rsidRPr="00004BD9">
        <w:rPr>
          <w:rFonts w:ascii="Times New Roman" w:hAnsi="Times New Roman"/>
          <w:b/>
          <w:sz w:val="28"/>
          <w:szCs w:val="28"/>
        </w:rPr>
        <w:t>Условия для реализации принципа толерантности</w:t>
      </w:r>
      <w:bookmarkEnd w:id="27"/>
      <w:bookmarkEnd w:id="28"/>
      <w:r w:rsidRPr="00004BD9">
        <w:rPr>
          <w:rFonts w:ascii="Times New Roman" w:hAnsi="Times New Roman"/>
          <w:b/>
          <w:sz w:val="28"/>
          <w:szCs w:val="28"/>
        </w:rPr>
        <w:t>»</w:t>
      </w:r>
    </w:p>
    <w:p w:rsidR="00BA33FC" w:rsidRPr="006F6396" w:rsidRDefault="00BA33FC" w:rsidP="006D7BEB">
      <w:pPr>
        <w:pStyle w:val="10"/>
        <w:rPr>
          <w:rFonts w:ascii="Times New Roman" w:hAnsi="Times New Roman"/>
          <w:b/>
          <w:color w:val="C00000"/>
          <w:sz w:val="28"/>
          <w:szCs w:val="28"/>
        </w:rPr>
      </w:pPr>
    </w:p>
    <w:p w:rsidR="00BA33FC" w:rsidRPr="006F6396" w:rsidRDefault="00BA33FC" w:rsidP="006D7BEB">
      <w:pPr>
        <w:spacing w:line="240" w:lineRule="auto"/>
        <w:rPr>
          <w:rFonts w:ascii="Times New Roman" w:hAnsi="Times New Roman"/>
          <w:b/>
          <w:sz w:val="28"/>
          <w:szCs w:val="28"/>
        </w:rPr>
      </w:pPr>
      <w:r w:rsidRPr="006F6396">
        <w:rPr>
          <w:rFonts w:ascii="Times New Roman" w:hAnsi="Times New Roman"/>
          <w:b/>
          <w:sz w:val="28"/>
          <w:szCs w:val="28"/>
        </w:rPr>
        <w:t>Коллективное прослушивание песни «</w:t>
      </w:r>
      <w:r w:rsidRPr="006F6396">
        <w:rPr>
          <w:rFonts w:ascii="Times New Roman" w:hAnsi="Times New Roman"/>
          <w:sz w:val="28"/>
          <w:szCs w:val="28"/>
        </w:rPr>
        <w:t xml:space="preserve">«Дети Солнца»  </w:t>
      </w:r>
      <w:r w:rsidRPr="006F6396">
        <w:rPr>
          <w:rFonts w:ascii="Times New Roman" w:hAnsi="Times New Roman"/>
          <w:b/>
          <w:sz w:val="28"/>
          <w:szCs w:val="28"/>
        </w:rPr>
        <w:t>и вручение памятных закладок.</w:t>
      </w:r>
    </w:p>
    <w:p w:rsidR="00BA33FC" w:rsidRPr="006F6396" w:rsidRDefault="00BA33FC" w:rsidP="00D73885">
      <w:pPr>
        <w:tabs>
          <w:tab w:val="left" w:pos="3615"/>
        </w:tabs>
        <w:rPr>
          <w:rFonts w:ascii="Times New Roman" w:hAnsi="Times New Roman"/>
          <w:sz w:val="28"/>
          <w:szCs w:val="28"/>
        </w:rPr>
      </w:pPr>
    </w:p>
    <w:p w:rsidR="00BA33FC" w:rsidRPr="006F6396" w:rsidRDefault="00BA33FC" w:rsidP="00D73885">
      <w:pPr>
        <w:tabs>
          <w:tab w:val="left" w:pos="3615"/>
        </w:tabs>
        <w:rPr>
          <w:rFonts w:ascii="Times New Roman" w:hAnsi="Times New Roman"/>
          <w:sz w:val="28"/>
          <w:szCs w:val="28"/>
        </w:rPr>
      </w:pPr>
    </w:p>
    <w:p w:rsidR="00BA33FC" w:rsidRPr="006F6396" w:rsidRDefault="00BA33FC" w:rsidP="00D73885">
      <w:pPr>
        <w:tabs>
          <w:tab w:val="left" w:pos="3615"/>
        </w:tabs>
        <w:rPr>
          <w:rFonts w:ascii="Times New Roman" w:hAnsi="Times New Roman"/>
          <w:sz w:val="28"/>
          <w:szCs w:val="28"/>
        </w:rPr>
      </w:pPr>
    </w:p>
    <w:sectPr w:rsidR="00BA33FC" w:rsidRPr="006F6396" w:rsidSect="00C32F44">
      <w:headerReference w:type="default" r:id="rId20"/>
      <w:footerReference w:type="even" r:id="rId21"/>
      <w:footerReference w:type="default" r:id="rId22"/>
      <w:pgSz w:w="11906" w:h="16838"/>
      <w:pgMar w:top="720" w:right="720" w:bottom="0" w:left="720" w:header="708" w:footer="708" w:gutter="0"/>
      <w:pgBorders w:display="firstPage" w:offsetFrom="page">
        <w:top w:val="flowersRedRose" w:sz="12" w:space="24" w:color="auto"/>
        <w:left w:val="flowersRedRose" w:sz="12" w:space="24" w:color="auto"/>
        <w:bottom w:val="flowersRedRose" w:sz="12" w:space="24" w:color="auto"/>
        <w:right w:val="flowersRedRose" w:sz="12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17CD" w:rsidRDefault="007C17CD">
      <w:r>
        <w:separator/>
      </w:r>
    </w:p>
  </w:endnote>
  <w:endnote w:type="continuationSeparator" w:id="0">
    <w:p w:rsidR="007C17CD" w:rsidRDefault="007C17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7D93" w:rsidRDefault="00951A14" w:rsidP="004120A4">
    <w:pPr>
      <w:pStyle w:val="ab"/>
      <w:framePr w:wrap="around" w:vAnchor="text" w:hAnchor="margin" w:xAlign="right" w:y="1"/>
      <w:rPr>
        <w:rStyle w:val="ad"/>
      </w:rPr>
    </w:pPr>
    <w:r>
      <w:rPr>
        <w:rStyle w:val="ad"/>
      </w:rPr>
      <w:fldChar w:fldCharType="begin"/>
    </w:r>
    <w:r w:rsidR="00AA7D93"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AA7D93" w:rsidRDefault="00AA7D93" w:rsidP="004120A4">
    <w:pPr>
      <w:pStyle w:val="ab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7D93" w:rsidRDefault="00951A14" w:rsidP="004120A4">
    <w:pPr>
      <w:pStyle w:val="ab"/>
      <w:framePr w:wrap="around" w:vAnchor="text" w:hAnchor="margin" w:xAlign="right" w:y="1"/>
      <w:rPr>
        <w:rStyle w:val="ad"/>
      </w:rPr>
    </w:pPr>
    <w:r>
      <w:rPr>
        <w:rStyle w:val="ad"/>
      </w:rPr>
      <w:fldChar w:fldCharType="begin"/>
    </w:r>
    <w:r w:rsidR="00AA7D93">
      <w:rPr>
        <w:rStyle w:val="ad"/>
      </w:rPr>
      <w:instrText xml:space="preserve">PAGE  </w:instrText>
    </w:r>
    <w:r>
      <w:rPr>
        <w:rStyle w:val="ad"/>
      </w:rPr>
      <w:fldChar w:fldCharType="separate"/>
    </w:r>
    <w:r w:rsidR="00FF51FE">
      <w:rPr>
        <w:rStyle w:val="ad"/>
        <w:noProof/>
      </w:rPr>
      <w:t>22</w:t>
    </w:r>
    <w:r>
      <w:rPr>
        <w:rStyle w:val="ad"/>
      </w:rPr>
      <w:fldChar w:fldCharType="end"/>
    </w:r>
  </w:p>
  <w:p w:rsidR="00AA7D93" w:rsidRDefault="00AA7D93" w:rsidP="004120A4">
    <w:pPr>
      <w:pStyle w:val="ab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17CD" w:rsidRDefault="007C17CD">
      <w:r>
        <w:separator/>
      </w:r>
    </w:p>
  </w:footnote>
  <w:footnote w:type="continuationSeparator" w:id="0">
    <w:p w:rsidR="007C17CD" w:rsidRDefault="007C17C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7D93" w:rsidRPr="00FF51FE" w:rsidRDefault="00FF51FE" w:rsidP="00FF51FE">
    <w:pPr>
      <w:pStyle w:val="a9"/>
      <w:jc w:val="right"/>
    </w:pPr>
    <w:r w:rsidRPr="00FF51FE">
      <w:rPr>
        <w:rFonts w:ascii="Times New Roman" w:hAnsi="Times New Roman"/>
        <w:i/>
        <w:sz w:val="20"/>
        <w:szCs w:val="20"/>
        <w:u w:val="single"/>
      </w:rPr>
      <w:t>КГУ "Физико-математический лицей отдела образования города Костаная" Управления образования акимата Костанайской области</w:t>
    </w:r>
    <w:r>
      <w:rPr>
        <w:rFonts w:ascii="Times New Roman" w:hAnsi="Times New Roman"/>
        <w:i/>
        <w:sz w:val="20"/>
        <w:szCs w:val="20"/>
        <w:u w:val="single"/>
      </w:rPr>
      <w:t>,2023 год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822AF0A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AEA2303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E79034A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C9928FA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AA4C983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92E4C0D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CDA4BE3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DD5217C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4965A4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BE4297C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D541490"/>
    <w:multiLevelType w:val="hybridMultilevel"/>
    <w:tmpl w:val="29D42748"/>
    <w:lvl w:ilvl="0" w:tplc="7CD0DB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09C340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CBE46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56250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ACE85D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7C6FA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3A616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EE8A3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E0C08E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>
    <w:nsid w:val="17AF5A20"/>
    <w:multiLevelType w:val="hybridMultilevel"/>
    <w:tmpl w:val="A66E61E0"/>
    <w:lvl w:ilvl="0" w:tplc="4944108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2C2E2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4F8DB76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FD8F9D6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8386392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D025CCE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B9E542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88A0A78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B84E90A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1A10128D"/>
    <w:multiLevelType w:val="multilevel"/>
    <w:tmpl w:val="E8E645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1B09540F"/>
    <w:multiLevelType w:val="hybridMultilevel"/>
    <w:tmpl w:val="3126D086"/>
    <w:lvl w:ilvl="0" w:tplc="4D68F60A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9AAF9CE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7E05E2E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186ABA2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3EEE9CE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54EF158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0643FBE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1C01B5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FC2E2D2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1BA54620"/>
    <w:multiLevelType w:val="hybridMultilevel"/>
    <w:tmpl w:val="DF9861CA"/>
    <w:lvl w:ilvl="0" w:tplc="E556BA7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F88220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A5C97AE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91EFF58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6ECBF3E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CC81B4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2747DC2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14EE47E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8A6BBB8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1D4E7F0F"/>
    <w:multiLevelType w:val="hybridMultilevel"/>
    <w:tmpl w:val="8550EC00"/>
    <w:lvl w:ilvl="0" w:tplc="3F4A76C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4C2DD74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DBC3D68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C2A7976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49E3E82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E2A913E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84DE32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4F86E4A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196A986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1DAA46A7"/>
    <w:multiLevelType w:val="hybridMultilevel"/>
    <w:tmpl w:val="5E08B15A"/>
    <w:lvl w:ilvl="0" w:tplc="4FA496DC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6F26740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C744980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7FE6AD2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38AD5F4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57EACE0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E14B086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8D4A528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3821C4E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241D1A7F"/>
    <w:multiLevelType w:val="hybridMultilevel"/>
    <w:tmpl w:val="6194CD2E"/>
    <w:lvl w:ilvl="0" w:tplc="E8D011A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5ACC3EA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8D28982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ECAAE10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8581576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F5AF5D0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0A836F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88E3AC4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C645B3E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2648444A"/>
    <w:multiLevelType w:val="hybridMultilevel"/>
    <w:tmpl w:val="1194AEF2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28AA2CB1"/>
    <w:multiLevelType w:val="hybridMultilevel"/>
    <w:tmpl w:val="94BED0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0">
    <w:nsid w:val="2A0D7766"/>
    <w:multiLevelType w:val="hybridMultilevel"/>
    <w:tmpl w:val="4330EDA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37452398"/>
    <w:multiLevelType w:val="hybridMultilevel"/>
    <w:tmpl w:val="7354BC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3EB26D1C"/>
    <w:multiLevelType w:val="hybridMultilevel"/>
    <w:tmpl w:val="382EB52A"/>
    <w:lvl w:ilvl="0" w:tplc="7D746D0A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8ECED8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7741D58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A000788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586614C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614174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3DA2C26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ADC9090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862EE04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434F605F"/>
    <w:multiLevelType w:val="hybridMultilevel"/>
    <w:tmpl w:val="DAEE61AE"/>
    <w:lvl w:ilvl="0" w:tplc="E244C51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BAE593A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84A38A2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40FA38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0A63E82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A2A009A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F6E9E6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F200E88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68A6EEA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47623641"/>
    <w:multiLevelType w:val="hybridMultilevel"/>
    <w:tmpl w:val="19F8BE34"/>
    <w:lvl w:ilvl="0" w:tplc="412828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99CF50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4C037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0B60EB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A6C28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B3411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76258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A123A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6A47A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>
    <w:nsid w:val="49AC16C0"/>
    <w:multiLevelType w:val="hybridMultilevel"/>
    <w:tmpl w:val="FCC00CBA"/>
    <w:lvl w:ilvl="0" w:tplc="9A38EA3C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C7CCC04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4806EE4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75E8A98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85E9692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8666BFA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6C7CB8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1B82D7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648C1A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4B1D6708"/>
    <w:multiLevelType w:val="hybridMultilevel"/>
    <w:tmpl w:val="C1927F88"/>
    <w:lvl w:ilvl="0" w:tplc="1428BB1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9A878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C88EB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34A4E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A6410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D602C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E1E60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BFC82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F7C42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7">
    <w:nsid w:val="5210788B"/>
    <w:multiLevelType w:val="hybridMultilevel"/>
    <w:tmpl w:val="93FEED58"/>
    <w:lvl w:ilvl="0" w:tplc="104C881A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8BE556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A24408E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3A2729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48ED14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830494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812948E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C64019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B7A4A5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>
    <w:nsid w:val="58271911"/>
    <w:multiLevelType w:val="hybridMultilevel"/>
    <w:tmpl w:val="CE36ADEC"/>
    <w:lvl w:ilvl="0" w:tplc="E028E4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B24922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E20C3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AD8DF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46696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7F03D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41668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DABA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16EB6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9">
    <w:nsid w:val="59111D12"/>
    <w:multiLevelType w:val="hybridMultilevel"/>
    <w:tmpl w:val="FB241BEA"/>
    <w:lvl w:ilvl="0" w:tplc="419A058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A3C76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EB263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C86B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1CC5A4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6088E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DD29E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3FC491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16C07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0">
    <w:nsid w:val="6ADE2760"/>
    <w:multiLevelType w:val="hybridMultilevel"/>
    <w:tmpl w:val="54E689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BFF7092"/>
    <w:multiLevelType w:val="hybridMultilevel"/>
    <w:tmpl w:val="A022E6A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">
    <w:nsid w:val="6C7E6480"/>
    <w:multiLevelType w:val="hybridMultilevel"/>
    <w:tmpl w:val="7D14D9D6"/>
    <w:lvl w:ilvl="0" w:tplc="A2AC45E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3343A2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3B2E1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32CC3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4109C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188364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724030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F906D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FBC1F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3">
    <w:nsid w:val="7DD8142C"/>
    <w:multiLevelType w:val="hybridMultilevel"/>
    <w:tmpl w:val="3E967D96"/>
    <w:lvl w:ilvl="0" w:tplc="4C14099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CA8EA40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F5CD7D6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9AC708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3302C06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50AC3EE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B66C16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085C80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034EDFA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4">
    <w:nsid w:val="7E304DE3"/>
    <w:multiLevelType w:val="hybridMultilevel"/>
    <w:tmpl w:val="8C10A472"/>
    <w:lvl w:ilvl="0" w:tplc="444A3E2C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0AE60D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F9AF388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D147F68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452C7C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0F89A84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988211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A7A93C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E902B4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29"/>
  </w:num>
  <w:num w:numId="2">
    <w:abstractNumId w:val="32"/>
  </w:num>
  <w:num w:numId="3">
    <w:abstractNumId w:val="10"/>
  </w:num>
  <w:num w:numId="4">
    <w:abstractNumId w:val="28"/>
  </w:num>
  <w:num w:numId="5">
    <w:abstractNumId w:val="26"/>
  </w:num>
  <w:num w:numId="6">
    <w:abstractNumId w:val="24"/>
  </w:num>
  <w:num w:numId="7">
    <w:abstractNumId w:val="18"/>
  </w:num>
  <w:num w:numId="8">
    <w:abstractNumId w:val="19"/>
  </w:num>
  <w:num w:numId="9">
    <w:abstractNumId w:val="20"/>
  </w:num>
  <w:num w:numId="10">
    <w:abstractNumId w:val="33"/>
  </w:num>
  <w:num w:numId="11">
    <w:abstractNumId w:val="34"/>
  </w:num>
  <w:num w:numId="12">
    <w:abstractNumId w:val="11"/>
  </w:num>
  <w:num w:numId="13">
    <w:abstractNumId w:val="17"/>
  </w:num>
  <w:num w:numId="14">
    <w:abstractNumId w:val="22"/>
  </w:num>
  <w:num w:numId="15">
    <w:abstractNumId w:val="15"/>
  </w:num>
  <w:num w:numId="16">
    <w:abstractNumId w:val="25"/>
  </w:num>
  <w:num w:numId="17">
    <w:abstractNumId w:val="14"/>
  </w:num>
  <w:num w:numId="18">
    <w:abstractNumId w:val="13"/>
  </w:num>
  <w:num w:numId="19">
    <w:abstractNumId w:val="27"/>
  </w:num>
  <w:num w:numId="20">
    <w:abstractNumId w:val="23"/>
  </w:num>
  <w:num w:numId="21">
    <w:abstractNumId w:val="16"/>
  </w:num>
  <w:num w:numId="22">
    <w:abstractNumId w:val="9"/>
  </w:num>
  <w:num w:numId="23">
    <w:abstractNumId w:val="7"/>
  </w:num>
  <w:num w:numId="24">
    <w:abstractNumId w:val="6"/>
  </w:num>
  <w:num w:numId="25">
    <w:abstractNumId w:val="5"/>
  </w:num>
  <w:num w:numId="26">
    <w:abstractNumId w:val="4"/>
  </w:num>
  <w:num w:numId="27">
    <w:abstractNumId w:val="8"/>
  </w:num>
  <w:num w:numId="28">
    <w:abstractNumId w:val="3"/>
  </w:num>
  <w:num w:numId="29">
    <w:abstractNumId w:val="2"/>
  </w:num>
  <w:num w:numId="30">
    <w:abstractNumId w:val="1"/>
  </w:num>
  <w:num w:numId="31">
    <w:abstractNumId w:val="0"/>
  </w:num>
  <w:num w:numId="32">
    <w:abstractNumId w:val="31"/>
  </w:num>
  <w:num w:numId="33">
    <w:abstractNumId w:val="21"/>
  </w:num>
  <w:num w:numId="34">
    <w:abstractNumId w:val="12"/>
  </w:num>
  <w:num w:numId="35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ttachedTemplate r:id="rId1"/>
  <w:doNotTrackMoves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21090"/>
    <w:rsid w:val="00004BD9"/>
    <w:rsid w:val="00027351"/>
    <w:rsid w:val="0003028E"/>
    <w:rsid w:val="0003085B"/>
    <w:rsid w:val="00041B03"/>
    <w:rsid w:val="00047ED0"/>
    <w:rsid w:val="00052F21"/>
    <w:rsid w:val="0005440D"/>
    <w:rsid w:val="0006491B"/>
    <w:rsid w:val="000A47B1"/>
    <w:rsid w:val="000B10E0"/>
    <w:rsid w:val="000B58A9"/>
    <w:rsid w:val="000C0D24"/>
    <w:rsid w:val="000C4550"/>
    <w:rsid w:val="000D2528"/>
    <w:rsid w:val="000E7A22"/>
    <w:rsid w:val="000F13BF"/>
    <w:rsid w:val="0010406B"/>
    <w:rsid w:val="001247CA"/>
    <w:rsid w:val="00154E7A"/>
    <w:rsid w:val="00160CF0"/>
    <w:rsid w:val="00172915"/>
    <w:rsid w:val="001872E2"/>
    <w:rsid w:val="00190982"/>
    <w:rsid w:val="00190CF5"/>
    <w:rsid w:val="001E5A38"/>
    <w:rsid w:val="001F79E8"/>
    <w:rsid w:val="0020166E"/>
    <w:rsid w:val="002101E2"/>
    <w:rsid w:val="00223A79"/>
    <w:rsid w:val="00231042"/>
    <w:rsid w:val="00242B26"/>
    <w:rsid w:val="00257AC2"/>
    <w:rsid w:val="0026458B"/>
    <w:rsid w:val="002C30DF"/>
    <w:rsid w:val="002E7972"/>
    <w:rsid w:val="003303BF"/>
    <w:rsid w:val="00335E1C"/>
    <w:rsid w:val="00342900"/>
    <w:rsid w:val="00385B14"/>
    <w:rsid w:val="00390703"/>
    <w:rsid w:val="003961C8"/>
    <w:rsid w:val="003B51AE"/>
    <w:rsid w:val="003C4D7D"/>
    <w:rsid w:val="003F5831"/>
    <w:rsid w:val="003F5C39"/>
    <w:rsid w:val="00400B04"/>
    <w:rsid w:val="004120A4"/>
    <w:rsid w:val="004206BE"/>
    <w:rsid w:val="00431B27"/>
    <w:rsid w:val="00476DAE"/>
    <w:rsid w:val="00480AE0"/>
    <w:rsid w:val="004A1850"/>
    <w:rsid w:val="004B2789"/>
    <w:rsid w:val="004C0BEE"/>
    <w:rsid w:val="004E1499"/>
    <w:rsid w:val="004F35F8"/>
    <w:rsid w:val="004F3FB1"/>
    <w:rsid w:val="005008EB"/>
    <w:rsid w:val="0053383D"/>
    <w:rsid w:val="00537C91"/>
    <w:rsid w:val="005570DE"/>
    <w:rsid w:val="00580F47"/>
    <w:rsid w:val="00591011"/>
    <w:rsid w:val="005953C6"/>
    <w:rsid w:val="005A0CC4"/>
    <w:rsid w:val="005C03F9"/>
    <w:rsid w:val="005D11C7"/>
    <w:rsid w:val="005F2336"/>
    <w:rsid w:val="00632887"/>
    <w:rsid w:val="00694838"/>
    <w:rsid w:val="006C3506"/>
    <w:rsid w:val="006D2E83"/>
    <w:rsid w:val="006D7BEB"/>
    <w:rsid w:val="006F6396"/>
    <w:rsid w:val="007444A2"/>
    <w:rsid w:val="007A45A9"/>
    <w:rsid w:val="007C17CD"/>
    <w:rsid w:val="0080481C"/>
    <w:rsid w:val="00822319"/>
    <w:rsid w:val="008246CC"/>
    <w:rsid w:val="00840919"/>
    <w:rsid w:val="00857B9F"/>
    <w:rsid w:val="0086731C"/>
    <w:rsid w:val="0086744E"/>
    <w:rsid w:val="008751F8"/>
    <w:rsid w:val="00876137"/>
    <w:rsid w:val="008C4A97"/>
    <w:rsid w:val="00902529"/>
    <w:rsid w:val="009177DD"/>
    <w:rsid w:val="00951A14"/>
    <w:rsid w:val="00952240"/>
    <w:rsid w:val="00963011"/>
    <w:rsid w:val="009E55C8"/>
    <w:rsid w:val="009F7858"/>
    <w:rsid w:val="00A03140"/>
    <w:rsid w:val="00A47124"/>
    <w:rsid w:val="00A650CC"/>
    <w:rsid w:val="00A81621"/>
    <w:rsid w:val="00A86C07"/>
    <w:rsid w:val="00A940E0"/>
    <w:rsid w:val="00A96623"/>
    <w:rsid w:val="00AA51B4"/>
    <w:rsid w:val="00AA7D93"/>
    <w:rsid w:val="00AD08B6"/>
    <w:rsid w:val="00AD6F25"/>
    <w:rsid w:val="00AE4950"/>
    <w:rsid w:val="00AF5807"/>
    <w:rsid w:val="00AF7566"/>
    <w:rsid w:val="00B115C3"/>
    <w:rsid w:val="00B13F91"/>
    <w:rsid w:val="00B31414"/>
    <w:rsid w:val="00B46604"/>
    <w:rsid w:val="00B63050"/>
    <w:rsid w:val="00B905D9"/>
    <w:rsid w:val="00BA13D1"/>
    <w:rsid w:val="00BA2C63"/>
    <w:rsid w:val="00BA33FC"/>
    <w:rsid w:val="00BE4696"/>
    <w:rsid w:val="00C21090"/>
    <w:rsid w:val="00C32F44"/>
    <w:rsid w:val="00C62EB7"/>
    <w:rsid w:val="00C84D3D"/>
    <w:rsid w:val="00CD47A1"/>
    <w:rsid w:val="00CD7208"/>
    <w:rsid w:val="00CE2C76"/>
    <w:rsid w:val="00D01459"/>
    <w:rsid w:val="00D2683A"/>
    <w:rsid w:val="00D367EA"/>
    <w:rsid w:val="00D5055D"/>
    <w:rsid w:val="00D73885"/>
    <w:rsid w:val="00DA6675"/>
    <w:rsid w:val="00DF5CEC"/>
    <w:rsid w:val="00E2380E"/>
    <w:rsid w:val="00E31266"/>
    <w:rsid w:val="00E322CF"/>
    <w:rsid w:val="00E846B2"/>
    <w:rsid w:val="00ED2CCB"/>
    <w:rsid w:val="00F61191"/>
    <w:rsid w:val="00F65970"/>
    <w:rsid w:val="00F8527A"/>
    <w:rsid w:val="00FD2A44"/>
    <w:rsid w:val="00FF51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semiHidden="0" w:uiPriority="0" w:unhideWhenUsed="0" w:qFormat="1"/>
    <w:lsdException w:name="heading 8" w:locked="1" w:semiHidden="0" w:uiPriority="0" w:unhideWhenUsed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51AE"/>
    <w:pPr>
      <w:spacing w:after="200" w:line="276" w:lineRule="auto"/>
    </w:pPr>
    <w:rPr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9"/>
    <w:qFormat/>
    <w:locked/>
    <w:rsid w:val="009F7858"/>
    <w:pPr>
      <w:spacing w:before="240" w:after="60"/>
      <w:outlineLvl w:val="6"/>
    </w:pPr>
    <w:rPr>
      <w:rFonts w:ascii="Times New Roman" w:eastAsia="Times New Roman" w:hAnsi="Times New Roman"/>
      <w:sz w:val="24"/>
      <w:szCs w:val="24"/>
    </w:rPr>
  </w:style>
  <w:style w:type="paragraph" w:styleId="8">
    <w:name w:val="heading 8"/>
    <w:basedOn w:val="a"/>
    <w:next w:val="a"/>
    <w:link w:val="80"/>
    <w:uiPriority w:val="99"/>
    <w:qFormat/>
    <w:locked/>
    <w:rsid w:val="009F7858"/>
    <w:pPr>
      <w:spacing w:before="240" w:after="60"/>
      <w:outlineLvl w:val="7"/>
    </w:pPr>
    <w:rPr>
      <w:rFonts w:ascii="Times New Roman" w:eastAsia="Times New Roman" w:hAnsi="Times New Roman"/>
      <w:i/>
      <w:iCs/>
      <w:sz w:val="24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70">
    <w:name w:val="Заголовок 7 Знак"/>
    <w:link w:val="7"/>
    <w:uiPriority w:val="99"/>
    <w:semiHidden/>
    <w:locked/>
    <w:rsid w:val="00476DAE"/>
    <w:rPr>
      <w:rFonts w:ascii="Calibri" w:hAnsi="Calibri" w:cs="Times New Roman"/>
      <w:sz w:val="24"/>
      <w:szCs w:val="24"/>
      <w:lang w:eastAsia="en-US"/>
    </w:rPr>
  </w:style>
  <w:style w:type="character" w:customStyle="1" w:styleId="80">
    <w:name w:val="Заголовок 8 Знак"/>
    <w:link w:val="8"/>
    <w:uiPriority w:val="99"/>
    <w:semiHidden/>
    <w:locked/>
    <w:rsid w:val="00476DAE"/>
    <w:rPr>
      <w:rFonts w:ascii="Calibri" w:hAnsi="Calibri" w:cs="Times New Roman"/>
      <w:i/>
      <w:iCs/>
      <w:sz w:val="24"/>
      <w:szCs w:val="24"/>
      <w:lang w:eastAsia="en-US"/>
    </w:rPr>
  </w:style>
  <w:style w:type="paragraph" w:styleId="a3">
    <w:name w:val="Body Text"/>
    <w:basedOn w:val="a"/>
    <w:link w:val="a4"/>
    <w:uiPriority w:val="99"/>
    <w:rsid w:val="00C21090"/>
    <w:pPr>
      <w:spacing w:after="0" w:line="240" w:lineRule="auto"/>
    </w:pPr>
    <w:rPr>
      <w:rFonts w:ascii="Times New Roman" w:eastAsia="Times New Roman" w:hAnsi="Times New Roman"/>
      <w:szCs w:val="20"/>
      <w:lang w:eastAsia="ru-RU"/>
    </w:rPr>
  </w:style>
  <w:style w:type="character" w:customStyle="1" w:styleId="a4">
    <w:name w:val="Основной текст Знак"/>
    <w:link w:val="a3"/>
    <w:uiPriority w:val="99"/>
    <w:locked/>
    <w:rsid w:val="00C21090"/>
    <w:rPr>
      <w:rFonts w:ascii="Times New Roman" w:hAnsi="Times New Roman" w:cs="Times New Roman"/>
      <w:sz w:val="22"/>
    </w:rPr>
  </w:style>
  <w:style w:type="paragraph" w:styleId="a5">
    <w:name w:val="Normal (Web)"/>
    <w:basedOn w:val="a"/>
    <w:uiPriority w:val="99"/>
    <w:rsid w:val="00C2109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6">
    <w:name w:val="Strong"/>
    <w:uiPriority w:val="99"/>
    <w:qFormat/>
    <w:rsid w:val="00C21090"/>
    <w:rPr>
      <w:rFonts w:cs="Times New Roman"/>
      <w:b/>
      <w:bCs/>
    </w:rPr>
  </w:style>
  <w:style w:type="paragraph" w:styleId="a7">
    <w:name w:val="No Spacing"/>
    <w:uiPriority w:val="99"/>
    <w:qFormat/>
    <w:rsid w:val="00C21090"/>
    <w:rPr>
      <w:sz w:val="22"/>
      <w:szCs w:val="22"/>
      <w:lang w:eastAsia="en-US"/>
    </w:rPr>
  </w:style>
  <w:style w:type="paragraph" w:styleId="a8">
    <w:name w:val="List Paragraph"/>
    <w:basedOn w:val="a"/>
    <w:uiPriority w:val="99"/>
    <w:qFormat/>
    <w:rsid w:val="005953C6"/>
    <w:pPr>
      <w:ind w:left="720"/>
      <w:contextualSpacing/>
    </w:pPr>
  </w:style>
  <w:style w:type="paragraph" w:customStyle="1" w:styleId="1">
    <w:name w:val="Абзац списка1"/>
    <w:basedOn w:val="a"/>
    <w:uiPriority w:val="99"/>
    <w:rsid w:val="003C4D7D"/>
    <w:pPr>
      <w:ind w:left="720"/>
      <w:contextualSpacing/>
    </w:pPr>
    <w:rPr>
      <w:rFonts w:eastAsia="Times New Roman"/>
    </w:rPr>
  </w:style>
  <w:style w:type="paragraph" w:customStyle="1" w:styleId="2">
    <w:name w:val="Абзац списка2"/>
    <w:basedOn w:val="a"/>
    <w:uiPriority w:val="99"/>
    <w:rsid w:val="007A45A9"/>
    <w:pPr>
      <w:ind w:left="720"/>
      <w:contextualSpacing/>
    </w:pPr>
    <w:rPr>
      <w:rFonts w:eastAsia="Times New Roman"/>
    </w:rPr>
  </w:style>
  <w:style w:type="paragraph" w:styleId="a9">
    <w:name w:val="header"/>
    <w:basedOn w:val="a"/>
    <w:link w:val="aa"/>
    <w:uiPriority w:val="99"/>
    <w:rsid w:val="004F35F8"/>
    <w:pPr>
      <w:tabs>
        <w:tab w:val="center" w:pos="4677"/>
        <w:tab w:val="right" w:pos="9355"/>
      </w:tabs>
    </w:pPr>
    <w:rPr>
      <w:rFonts w:eastAsia="Times New Roman"/>
    </w:rPr>
  </w:style>
  <w:style w:type="character" w:customStyle="1" w:styleId="aa">
    <w:name w:val="Верхний колонтитул Знак"/>
    <w:link w:val="a9"/>
    <w:uiPriority w:val="99"/>
    <w:semiHidden/>
    <w:locked/>
    <w:rsid w:val="00476DAE"/>
    <w:rPr>
      <w:rFonts w:cs="Times New Roman"/>
      <w:lang w:eastAsia="en-US"/>
    </w:rPr>
  </w:style>
  <w:style w:type="paragraph" w:styleId="ab">
    <w:name w:val="footer"/>
    <w:basedOn w:val="a"/>
    <w:link w:val="ac"/>
    <w:uiPriority w:val="99"/>
    <w:rsid w:val="004F35F8"/>
    <w:pPr>
      <w:tabs>
        <w:tab w:val="center" w:pos="4677"/>
        <w:tab w:val="right" w:pos="9355"/>
      </w:tabs>
    </w:pPr>
    <w:rPr>
      <w:rFonts w:eastAsia="Times New Roman"/>
    </w:rPr>
  </w:style>
  <w:style w:type="character" w:customStyle="1" w:styleId="ac">
    <w:name w:val="Нижний колонтитул Знак"/>
    <w:link w:val="ab"/>
    <w:uiPriority w:val="99"/>
    <w:semiHidden/>
    <w:locked/>
    <w:rsid w:val="00476DAE"/>
    <w:rPr>
      <w:rFonts w:cs="Times New Roman"/>
      <w:lang w:eastAsia="en-US"/>
    </w:rPr>
  </w:style>
  <w:style w:type="character" w:styleId="ad">
    <w:name w:val="page number"/>
    <w:uiPriority w:val="99"/>
    <w:rsid w:val="004F35F8"/>
    <w:rPr>
      <w:rFonts w:cs="Times New Roman"/>
    </w:rPr>
  </w:style>
  <w:style w:type="paragraph" w:customStyle="1" w:styleId="10">
    <w:name w:val="Без интервала1"/>
    <w:uiPriority w:val="99"/>
    <w:rsid w:val="00431B27"/>
    <w:rPr>
      <w:rFonts w:eastAsia="Times New Roman"/>
      <w:sz w:val="22"/>
      <w:szCs w:val="22"/>
      <w:lang w:eastAsia="en-US"/>
    </w:rPr>
  </w:style>
  <w:style w:type="paragraph" w:customStyle="1" w:styleId="Default">
    <w:name w:val="Default"/>
    <w:uiPriority w:val="99"/>
    <w:rsid w:val="009F7858"/>
    <w:pPr>
      <w:widowControl w:val="0"/>
      <w:suppressAutoHyphens/>
      <w:autoSpaceDE w:val="0"/>
    </w:pPr>
    <w:rPr>
      <w:rFonts w:ascii="Times New Roman" w:eastAsia="Times New Roman" w:hAnsi="Times New Roman"/>
      <w:sz w:val="24"/>
      <w:szCs w:val="24"/>
      <w:lang w:eastAsia="ar-SA"/>
    </w:rPr>
  </w:style>
  <w:style w:type="paragraph" w:styleId="ae">
    <w:name w:val="Body Text First Indent"/>
    <w:basedOn w:val="a3"/>
    <w:link w:val="af"/>
    <w:uiPriority w:val="99"/>
    <w:rsid w:val="00A03140"/>
    <w:pPr>
      <w:spacing w:after="120" w:line="276" w:lineRule="auto"/>
      <w:ind w:firstLine="210"/>
    </w:pPr>
    <w:rPr>
      <w:rFonts w:ascii="Calibri" w:eastAsia="Calibri" w:hAnsi="Calibri"/>
      <w:szCs w:val="22"/>
      <w:lang w:eastAsia="en-US"/>
    </w:rPr>
  </w:style>
  <w:style w:type="character" w:customStyle="1" w:styleId="af">
    <w:name w:val="Красная строка Знак"/>
    <w:link w:val="ae"/>
    <w:uiPriority w:val="99"/>
    <w:semiHidden/>
    <w:locked/>
    <w:rsid w:val="00476DAE"/>
    <w:rPr>
      <w:rFonts w:ascii="Times New Roman" w:hAnsi="Times New Roman" w:cs="Times New Roman"/>
      <w:sz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288894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8894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&#1052;&#1085;&#1077;%20&#1085;&#1072;%20&#1082;&#1086;&#1085;&#1082;&#1091;&#1088;&#1089;\&#1054;&#1055;&#1048;&#1057;&#1040;&#1053;&#1048;&#1045;%20&#1055;&#1056;&#1054;&#1045;&#1050;&#1058;&#1040;%20&#1055;&#1054;%20&#1051;&#1048;&#1058;&#1045;&#1056;&#1040;&#1058;&#1059;&#1056;&#1053;&#1054;&#1052;&#1059;%20&#1063;&#1058;&#1045;&#1053;&#1048;&#1070;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4238BC9-5641-42A8-8DB4-BE164A598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ОПИСАНИЕ ПРОЕКТА ПО ЛИТЕРАТУРНОМУ ЧТЕНИЮ.dot</Template>
  <TotalTime>524</TotalTime>
  <Pages>1</Pages>
  <Words>4540</Words>
  <Characters>25879</Characters>
  <Application>Microsoft Office Word</Application>
  <DocSecurity>0</DocSecurity>
  <Lines>215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30359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Romio</dc:creator>
  <cp:keywords/>
  <dc:description/>
  <cp:lastModifiedBy>User</cp:lastModifiedBy>
  <cp:revision>21</cp:revision>
  <cp:lastPrinted>2008-01-28T13:45:00Z</cp:lastPrinted>
  <dcterms:created xsi:type="dcterms:W3CDTF">2012-10-18T03:55:00Z</dcterms:created>
  <dcterms:modified xsi:type="dcterms:W3CDTF">2023-12-09T09:29:00Z</dcterms:modified>
</cp:coreProperties>
</file>